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xmlns:wp14="http://schemas.microsoft.com/office/word/2010/wordml" w:rsidRPr="00B169DF" w:rsidR="002C68E2" w:rsidP="7426A6E3" w:rsidRDefault="002C68E2" w14:paraId="4DF662EC" wp14:textId="0A1EE172">
      <w:pPr>
        <w:spacing w:line="240" w:lineRule="auto"/>
        <w:jc w:val="right"/>
        <w:rPr>
          <w:rFonts w:ascii="Corbel" w:hAnsi="Corbel" w:eastAsia="Corbel" w:cs="Corbel"/>
          <w:i w:val="1"/>
          <w:iCs w:val="1"/>
        </w:rPr>
      </w:pPr>
      <w:r w:rsidRPr="7426A6E3" w:rsidR="002C68E2">
        <w:rPr>
          <w:rFonts w:ascii="Corbel" w:hAnsi="Corbel" w:eastAsia="Corbel" w:cs="Corbel"/>
          <w:i w:val="1"/>
          <w:iCs w:val="1"/>
        </w:rPr>
        <w:t xml:space="preserve">Załącznik nr 1.5 do Zarządzenia Rektora </w:t>
      </w:r>
      <w:r w:rsidRPr="7426A6E3" w:rsidR="002C68E2">
        <w:rPr>
          <w:rFonts w:ascii="Corbel" w:hAnsi="Corbel" w:eastAsia="Corbel" w:cs="Corbel"/>
          <w:i w:val="1"/>
          <w:iCs w:val="1"/>
        </w:rPr>
        <w:t>UR nr</w:t>
      </w:r>
      <w:r w:rsidRPr="7426A6E3" w:rsidR="002C68E2">
        <w:rPr>
          <w:rFonts w:ascii="Corbel" w:hAnsi="Corbel" w:eastAsia="Corbel" w:cs="Corbel"/>
          <w:i w:val="1"/>
          <w:iCs w:val="1"/>
        </w:rPr>
        <w:t xml:space="preserve"> 7/2023</w:t>
      </w:r>
    </w:p>
    <w:p xmlns:wp14="http://schemas.microsoft.com/office/word/2010/wordml" w:rsidRPr="000043E0" w:rsidR="002C68E2" w:rsidP="7426A6E3" w:rsidRDefault="002C68E2" w14:paraId="598A8AA9" wp14:textId="77777777">
      <w:pPr>
        <w:spacing w:after="0" w:line="240" w:lineRule="auto"/>
        <w:jc w:val="center"/>
        <w:rPr>
          <w:rFonts w:ascii="Corbel" w:hAnsi="Corbel" w:eastAsia="Corbel" w:cs="Corbel"/>
          <w:b w:val="1"/>
          <w:bCs w:val="1"/>
          <w:smallCaps w:val="1"/>
          <w:sz w:val="36"/>
          <w:szCs w:val="36"/>
        </w:rPr>
      </w:pPr>
      <w:r w:rsidRPr="7426A6E3" w:rsidR="002C68E2">
        <w:rPr>
          <w:rFonts w:ascii="Corbel" w:hAnsi="Corbel" w:eastAsia="Corbel" w:cs="Corbel"/>
          <w:b w:val="1"/>
          <w:bCs w:val="1"/>
          <w:smallCaps w:val="1"/>
          <w:sz w:val="36"/>
          <w:szCs w:val="36"/>
        </w:rPr>
        <w:t>SYLABUS</w:t>
      </w:r>
    </w:p>
    <w:p xmlns:wp14="http://schemas.microsoft.com/office/word/2010/wordml" w:rsidRPr="0003355E" w:rsidR="002C68E2" w:rsidP="7426A6E3" w:rsidRDefault="002C68E2" w14:paraId="548860BA" wp14:textId="5804359A">
      <w:pPr>
        <w:spacing w:after="0" w:line="240" w:lineRule="exact"/>
        <w:jc w:val="center"/>
        <w:rPr>
          <w:rFonts w:ascii="Corbel" w:hAnsi="Corbel" w:eastAsia="Corbel" w:cs="Corbel"/>
          <w:b w:val="1"/>
          <w:bCs w:val="1"/>
          <w:i w:val="0"/>
          <w:iCs w:val="0"/>
          <w:smallCaps w:val="1"/>
        </w:rPr>
      </w:pPr>
      <w:r w:rsidRPr="7426A6E3" w:rsidR="002C68E2">
        <w:rPr>
          <w:rFonts w:ascii="Corbel" w:hAnsi="Corbel" w:eastAsia="Corbel" w:cs="Corbel"/>
          <w:b w:val="1"/>
          <w:bCs w:val="1"/>
          <w:smallCaps w:val="1"/>
        </w:rPr>
        <w:t xml:space="preserve">dotyczy cyklu kształcenia </w:t>
      </w:r>
      <w:r w:rsidRPr="7426A6E3" w:rsidR="002C68E2">
        <w:rPr>
          <w:rFonts w:ascii="Corbel" w:hAnsi="Corbel" w:eastAsia="Corbel" w:cs="Corbel"/>
          <w:i w:val="1"/>
          <w:iCs w:val="1"/>
          <w:smallCaps w:val="1"/>
        </w:rPr>
        <w:t xml:space="preserve">od </w:t>
      </w:r>
      <w:r w:rsidRPr="7426A6E3" w:rsidR="002C68E2">
        <w:rPr>
          <w:rFonts w:ascii="Corbel" w:hAnsi="Corbel" w:eastAsia="Corbel" w:cs="Corbel"/>
          <w:b w:val="1"/>
          <w:bCs w:val="1"/>
          <w:i w:val="0"/>
          <w:iCs w:val="0"/>
          <w:smallCaps w:val="1"/>
        </w:rPr>
        <w:t>20</w:t>
      </w:r>
      <w:r w:rsidRPr="7426A6E3" w:rsidR="002C68E2">
        <w:rPr>
          <w:rFonts w:ascii="Corbel" w:hAnsi="Corbel" w:eastAsia="Corbel" w:cs="Corbel"/>
          <w:b w:val="1"/>
          <w:bCs w:val="1"/>
          <w:i w:val="0"/>
          <w:iCs w:val="0"/>
          <w:smallCaps w:val="1"/>
        </w:rPr>
        <w:t>22</w:t>
      </w:r>
      <w:r w:rsidRPr="7426A6E3" w:rsidR="002C68E2">
        <w:rPr>
          <w:rFonts w:ascii="Corbel" w:hAnsi="Corbel" w:eastAsia="Corbel" w:cs="Corbel"/>
          <w:b w:val="1"/>
          <w:bCs w:val="1"/>
          <w:i w:val="0"/>
          <w:iCs w:val="0"/>
          <w:smallCaps w:val="1"/>
        </w:rPr>
        <w:t>/20</w:t>
      </w:r>
      <w:r w:rsidRPr="7426A6E3" w:rsidR="002C68E2">
        <w:rPr>
          <w:rFonts w:ascii="Corbel" w:hAnsi="Corbel" w:eastAsia="Corbel" w:cs="Corbel"/>
          <w:b w:val="1"/>
          <w:bCs w:val="1"/>
          <w:i w:val="0"/>
          <w:iCs w:val="0"/>
          <w:smallCaps w:val="1"/>
        </w:rPr>
        <w:t>23</w:t>
      </w:r>
      <w:r w:rsidRPr="7426A6E3" w:rsidR="002C68E2">
        <w:rPr>
          <w:rFonts w:ascii="Corbel" w:hAnsi="Corbel" w:eastAsia="Corbel" w:cs="Corbel"/>
          <w:i w:val="0"/>
          <w:iCs w:val="0"/>
          <w:smallCaps w:val="1"/>
        </w:rPr>
        <w:t xml:space="preserve"> </w:t>
      </w:r>
      <w:r w:rsidRPr="7426A6E3" w:rsidR="14B808C8">
        <w:rPr>
          <w:rFonts w:ascii="Corbel" w:hAnsi="Corbel" w:eastAsia="Corbel" w:cs="Corbel"/>
          <w:i w:val="0"/>
          <w:iCs w:val="0"/>
          <w:smallCaps w:val="1"/>
        </w:rPr>
        <w:t xml:space="preserve">- </w:t>
      </w:r>
      <w:r w:rsidRPr="7426A6E3" w:rsidR="002C68E2">
        <w:rPr>
          <w:rFonts w:ascii="Corbel" w:hAnsi="Corbel" w:eastAsia="Corbel" w:cs="Corbel"/>
          <w:b w:val="1"/>
          <w:bCs w:val="1"/>
          <w:i w:val="0"/>
          <w:iCs w:val="0"/>
          <w:smallCaps w:val="1"/>
        </w:rPr>
        <w:t>20</w:t>
      </w:r>
      <w:r w:rsidRPr="7426A6E3" w:rsidR="002C68E2">
        <w:rPr>
          <w:rFonts w:ascii="Corbel" w:hAnsi="Corbel" w:eastAsia="Corbel" w:cs="Corbel"/>
          <w:b w:val="1"/>
          <w:bCs w:val="1"/>
          <w:i w:val="0"/>
          <w:iCs w:val="0"/>
          <w:smallCaps w:val="1"/>
        </w:rPr>
        <w:t>25</w:t>
      </w:r>
      <w:r w:rsidRPr="7426A6E3" w:rsidR="401826AE">
        <w:rPr>
          <w:rFonts w:ascii="Corbel" w:hAnsi="Corbel" w:eastAsia="Corbel" w:cs="Corbel"/>
          <w:b w:val="1"/>
          <w:bCs w:val="1"/>
          <w:i w:val="0"/>
          <w:iCs w:val="0"/>
          <w:smallCaps w:val="1"/>
        </w:rPr>
        <w:t>/2026</w:t>
      </w:r>
    </w:p>
    <w:p w:rsidR="401826AE" w:rsidP="7426A6E3" w:rsidRDefault="401826AE" w14:paraId="36178B63" w14:textId="09F7EC4B">
      <w:pPr>
        <w:pStyle w:val="Normalny"/>
        <w:ind w:left="4248"/>
        <w:rPr>
          <w:rFonts w:ascii="Corbel" w:hAnsi="Corbel" w:eastAsia="Corbel" w:cs="Corbel"/>
        </w:rPr>
      </w:pPr>
      <w:r w:rsidRPr="7426A6E3" w:rsidR="401826AE">
        <w:rPr>
          <w:rFonts w:ascii="Corbel" w:hAnsi="Corbel" w:eastAsia="Corbel" w:cs="Corbel"/>
        </w:rPr>
        <w:t>(skrajne daty)</w:t>
      </w:r>
    </w:p>
    <w:p xmlns:wp14="http://schemas.microsoft.com/office/word/2010/wordml" w:rsidRPr="002C68E2" w:rsidR="006824CF" w:rsidP="7426A6E3" w:rsidRDefault="002C68E2" w14:paraId="39DE5D2F" wp14:textId="7FDEC46A">
      <w:pPr>
        <w:spacing w:after="0" w:line="240" w:lineRule="exact"/>
        <w:jc w:val="center"/>
        <w:rPr>
          <w:rFonts w:ascii="Corbel" w:hAnsi="Corbel" w:eastAsia="Corbel" w:cs="Corbel"/>
        </w:rPr>
      </w:pPr>
      <w:r w:rsidRPr="7426A6E3" w:rsidR="002C68E2">
        <w:rPr>
          <w:rFonts w:ascii="Corbel" w:hAnsi="Corbel" w:eastAsia="Corbel" w:cs="Corbel"/>
        </w:rPr>
        <w:t xml:space="preserve">Rok akademicki </w:t>
      </w:r>
      <w:r w:rsidRPr="7426A6E3" w:rsidR="002C68E2">
        <w:rPr>
          <w:rFonts w:ascii="Corbel" w:hAnsi="Corbel" w:eastAsia="Corbel" w:cs="Corbel"/>
        </w:rPr>
        <w:t>202</w:t>
      </w:r>
      <w:r w:rsidRPr="7426A6E3" w:rsidR="00190717">
        <w:rPr>
          <w:rFonts w:ascii="Corbel" w:hAnsi="Corbel" w:eastAsia="Corbel" w:cs="Corbel"/>
        </w:rPr>
        <w:t>5</w:t>
      </w:r>
      <w:r w:rsidRPr="7426A6E3" w:rsidR="10E86AC8">
        <w:rPr>
          <w:rFonts w:ascii="Corbel" w:hAnsi="Corbel" w:eastAsia="Corbel" w:cs="Corbel"/>
        </w:rPr>
        <w:t>/2026</w:t>
      </w:r>
    </w:p>
    <w:p w:rsidR="7426A6E3" w:rsidP="7426A6E3" w:rsidRDefault="7426A6E3" w14:paraId="1B5A296B" w14:textId="5995CF76">
      <w:pPr>
        <w:pStyle w:val="Normalny"/>
        <w:spacing w:after="0" w:line="240" w:lineRule="exact"/>
        <w:jc w:val="center"/>
        <w:rPr>
          <w:rFonts w:ascii="Corbel" w:hAnsi="Corbel" w:eastAsia="Corbel" w:cs="Corbel"/>
        </w:rPr>
      </w:pPr>
    </w:p>
    <w:p xmlns:wp14="http://schemas.microsoft.com/office/word/2010/wordml" w:rsidRPr="009C54AE" w:rsidR="0085747A" w:rsidP="7426A6E3" w:rsidRDefault="0071620A" w14:paraId="0C6E7FD4" wp14:textId="77777777">
      <w:pPr>
        <w:pStyle w:val="Punktygwne"/>
        <w:spacing w:before="0" w:after="0"/>
        <w:rPr>
          <w:rFonts w:ascii="Corbel" w:hAnsi="Corbel" w:eastAsia="Corbel" w:cs="Corbel"/>
          <w:color w:val="0070C0"/>
        </w:rPr>
      </w:pPr>
      <w:r w:rsidRPr="7426A6E3" w:rsidR="0071620A">
        <w:rPr>
          <w:rFonts w:ascii="Corbel" w:hAnsi="Corbel" w:eastAsia="Corbel" w:cs="Corbel"/>
        </w:rPr>
        <w:t xml:space="preserve">1. </w:t>
      </w:r>
      <w:r w:rsidRPr="7426A6E3" w:rsidR="0085747A">
        <w:rPr>
          <w:rFonts w:ascii="Corbel" w:hAnsi="Corbel" w:eastAsia="Corbel" w:cs="Corbel"/>
        </w:rPr>
        <w:t xml:space="preserve">Podstawowe </w:t>
      </w:r>
      <w:r w:rsidRPr="7426A6E3" w:rsidR="00445970">
        <w:rPr>
          <w:rFonts w:ascii="Corbel" w:hAnsi="Corbel" w:eastAsia="Corbel" w:cs="Corbel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7426A6E3" w14:paraId="64100C06" wp14:textId="77777777">
        <w:tc>
          <w:tcPr>
            <w:tcW w:w="2694" w:type="dxa"/>
            <w:tcMar/>
            <w:vAlign w:val="center"/>
          </w:tcPr>
          <w:p w:rsidRPr="009C54AE" w:rsidR="0085747A" w:rsidP="7426A6E3" w:rsidRDefault="00C05F44" w14:paraId="59701564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C05F44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6824CF" w14:paraId="2499DD3F" wp14:textId="3F6E6B4E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Zamówienia publiczne</w:t>
            </w:r>
            <w:r w:rsidRPr="7426A6E3" w:rsidR="5B85FF0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 [BN]</w:t>
            </w:r>
          </w:p>
        </w:tc>
      </w:tr>
      <w:tr xmlns:wp14="http://schemas.microsoft.com/office/word/2010/wordml" w:rsidRPr="009C54AE" w:rsidR="0085747A" w:rsidTr="7426A6E3" w14:paraId="5358EC2B" wp14:textId="77777777">
        <w:tc>
          <w:tcPr>
            <w:tcW w:w="2694" w:type="dxa"/>
            <w:tcMar/>
            <w:vAlign w:val="center"/>
          </w:tcPr>
          <w:p w:rsidRPr="009C54AE" w:rsidR="0085747A" w:rsidP="7426A6E3" w:rsidRDefault="00C05F44" w14:paraId="4CA29152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C05F44">
              <w:rPr>
                <w:rFonts w:ascii="Corbel" w:hAnsi="Corbel" w:eastAsia="Corbel" w:cs="Corbel"/>
                <w:sz w:val="24"/>
                <w:szCs w:val="24"/>
              </w:rPr>
              <w:t>Kod przedmiotu</w:t>
            </w: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622709" w14:paraId="1CB43587" wp14:textId="77777777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484E3C3A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AS045</w:t>
            </w:r>
          </w:p>
        </w:tc>
      </w:tr>
      <w:tr xmlns:wp14="http://schemas.microsoft.com/office/word/2010/wordml" w:rsidRPr="009C54AE" w:rsidR="0085747A" w:rsidTr="7426A6E3" w14:paraId="18A4CA76" wp14:textId="77777777">
        <w:tc>
          <w:tcPr>
            <w:tcW w:w="2694" w:type="dxa"/>
            <w:tcMar/>
            <w:vAlign w:val="center"/>
          </w:tcPr>
          <w:p w:rsidRPr="009C54AE" w:rsidR="0085747A" w:rsidP="7426A6E3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nazwa</w:t>
            </w:r>
            <w:r w:rsidRPr="7426A6E3" w:rsidR="00C05F44">
              <w:rPr>
                <w:rFonts w:ascii="Corbel" w:hAnsi="Corbel" w:eastAsia="Corbel" w:cs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BD388C" w14:paraId="0CECFAE1" wp14:textId="6A46DFE7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29F0104A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Kolegium Nauk </w:t>
            </w:r>
            <w:r w:rsidRPr="7426A6E3" w:rsidR="29F0104A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Społecznych</w:t>
            </w:r>
            <w:r w:rsidRPr="7426A6E3" w:rsidR="29F0104A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9C54AE" w:rsidR="0085747A" w:rsidTr="7426A6E3" w14:paraId="55FE10F4" wp14:textId="77777777">
        <w:tc>
          <w:tcPr>
            <w:tcW w:w="2694" w:type="dxa"/>
            <w:tcMar/>
            <w:vAlign w:val="center"/>
          </w:tcPr>
          <w:p w:rsidRPr="009C54AE" w:rsidR="0085747A" w:rsidP="7426A6E3" w:rsidRDefault="0085747A" w14:paraId="0A39E105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6824CF" w14:paraId="51AD159E" wp14:textId="19DFC360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Zakład Prawa Gospodarczego</w:t>
            </w:r>
            <w:r w:rsidRPr="7426A6E3" w:rsidR="2E0B44D9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 Instytut Nauk Prawnych</w:t>
            </w:r>
          </w:p>
        </w:tc>
      </w:tr>
      <w:tr xmlns:wp14="http://schemas.microsoft.com/office/word/2010/wordml" w:rsidRPr="009C54AE" w:rsidR="0085747A" w:rsidTr="7426A6E3" w14:paraId="3CB95E45" wp14:textId="77777777">
        <w:tc>
          <w:tcPr>
            <w:tcW w:w="2694" w:type="dxa"/>
            <w:tcMar/>
            <w:vAlign w:val="center"/>
          </w:tcPr>
          <w:p w:rsidRPr="009C54AE" w:rsidR="0085747A" w:rsidP="7426A6E3" w:rsidRDefault="0085747A" w14:paraId="4B835047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6824CF" w14:paraId="6E8D9767" wp14:textId="77777777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9C54AE" w:rsidR="0085747A" w:rsidTr="7426A6E3" w14:paraId="11529C0C" wp14:textId="77777777">
        <w:tc>
          <w:tcPr>
            <w:tcW w:w="2694" w:type="dxa"/>
            <w:tcMar/>
            <w:vAlign w:val="center"/>
          </w:tcPr>
          <w:p w:rsidRPr="009C54AE" w:rsidR="0085747A" w:rsidP="7426A6E3" w:rsidRDefault="00DE4A14" w14:paraId="448A1CED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149EE065">
              <w:rPr>
                <w:rFonts w:ascii="Corbel" w:hAnsi="Corbel" w:eastAsia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6824CF" w14:paraId="1C90E256" wp14:textId="77777777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Studia I stopnia</w:t>
            </w:r>
          </w:p>
        </w:tc>
      </w:tr>
      <w:tr xmlns:wp14="http://schemas.microsoft.com/office/word/2010/wordml" w:rsidRPr="009C54AE" w:rsidR="0085747A" w:rsidTr="7426A6E3" w14:paraId="020B26A7" wp14:textId="77777777">
        <w:tc>
          <w:tcPr>
            <w:tcW w:w="2694" w:type="dxa"/>
            <w:tcMar/>
            <w:vAlign w:val="center"/>
          </w:tcPr>
          <w:p w:rsidRPr="009C54AE" w:rsidR="0085747A" w:rsidP="7426A6E3" w:rsidRDefault="0085747A" w14:paraId="04C0481C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501A4A" w14:paraId="4FFABF29" wp14:textId="77777777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1BF7674D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xmlns:wp14="http://schemas.microsoft.com/office/word/2010/wordml" w:rsidRPr="009C54AE" w:rsidR="0085747A" w:rsidTr="7426A6E3" w14:paraId="5C70B2EB" wp14:textId="77777777">
        <w:tc>
          <w:tcPr>
            <w:tcW w:w="2694" w:type="dxa"/>
            <w:tcMar/>
            <w:vAlign w:val="center"/>
          </w:tcPr>
          <w:p w:rsidRPr="009C54AE" w:rsidR="0085747A" w:rsidP="7426A6E3" w:rsidRDefault="0085747A" w14:paraId="7C3992E0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6824CF" w14:paraId="56B68402" wp14:textId="77777777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7426A6E3" w14:paraId="340140D4" wp14:textId="77777777">
        <w:tc>
          <w:tcPr>
            <w:tcW w:w="2694" w:type="dxa"/>
            <w:tcMar/>
            <w:vAlign w:val="center"/>
          </w:tcPr>
          <w:p w:rsidRPr="009C54AE" w:rsidR="0085747A" w:rsidP="7426A6E3" w:rsidRDefault="0085747A" w14:paraId="47AAF248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Rok i semestr</w:t>
            </w:r>
            <w:r w:rsidRPr="7426A6E3" w:rsidR="7625A4E8">
              <w:rPr>
                <w:rFonts w:ascii="Corbel" w:hAnsi="Corbel" w:eastAsia="Corbel" w:cs="Corbel"/>
                <w:sz w:val="24"/>
                <w:szCs w:val="24"/>
              </w:rPr>
              <w:t>/y</w:t>
            </w: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6824CF" w14:paraId="6AD4E82A" wp14:textId="77777777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Rok III, semestr V</w:t>
            </w:r>
          </w:p>
        </w:tc>
      </w:tr>
      <w:tr xmlns:wp14="http://schemas.microsoft.com/office/word/2010/wordml" w:rsidRPr="009C54AE" w:rsidR="0085747A" w:rsidTr="7426A6E3" w14:paraId="69EA273B" wp14:textId="77777777">
        <w:tc>
          <w:tcPr>
            <w:tcW w:w="2694" w:type="dxa"/>
            <w:tcMar/>
            <w:vAlign w:val="center"/>
          </w:tcPr>
          <w:p w:rsidRPr="009C54AE" w:rsidR="0085747A" w:rsidP="7426A6E3" w:rsidRDefault="0085747A" w14:paraId="5863A118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6824CF" w14:paraId="75065D86" wp14:textId="71CBF09D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4F8D4FF9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Kierunkowy </w:t>
            </w:r>
          </w:p>
        </w:tc>
      </w:tr>
      <w:tr xmlns:wp14="http://schemas.microsoft.com/office/word/2010/wordml" w:rsidRPr="009C54AE" w:rsidR="00923D7D" w:rsidTr="7426A6E3" w14:paraId="26EB6C12" wp14:textId="77777777">
        <w:tc>
          <w:tcPr>
            <w:tcW w:w="2694" w:type="dxa"/>
            <w:tcMar/>
            <w:vAlign w:val="center"/>
          </w:tcPr>
          <w:p w:rsidRPr="009C54AE" w:rsidR="00923D7D" w:rsidP="7426A6E3" w:rsidRDefault="00923D7D" w14:paraId="13A990D4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923D7D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6824CF" w:rsidR="00923D7D" w:rsidP="7426A6E3" w:rsidRDefault="006824CF" w14:paraId="07D1FAC9" wp14:textId="77777777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7426A6E3" w14:paraId="5918987B" wp14:textId="77777777">
        <w:tc>
          <w:tcPr>
            <w:tcW w:w="2694" w:type="dxa"/>
            <w:tcMar/>
            <w:vAlign w:val="center"/>
          </w:tcPr>
          <w:p w:rsidRPr="009C54AE" w:rsidR="0085747A" w:rsidP="7426A6E3" w:rsidRDefault="0085747A" w14:paraId="69C2AF6E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393839" w14:paraId="57D63D76" wp14:textId="77777777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0B1EF0F2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d</w:t>
            </w:r>
            <w:r w:rsidRPr="7426A6E3" w:rsidR="006824CF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r </w:t>
            </w:r>
            <w:r w:rsidRPr="7426A6E3" w:rsidR="002C68E2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Oskar </w:t>
            </w:r>
            <w:r w:rsidRPr="7426A6E3" w:rsidR="002C68E2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Bróż</w:t>
            </w:r>
          </w:p>
        </w:tc>
      </w:tr>
      <w:tr xmlns:wp14="http://schemas.microsoft.com/office/word/2010/wordml" w:rsidRPr="009C54AE" w:rsidR="0085747A" w:rsidTr="7426A6E3" w14:paraId="4A7C4AFB" wp14:textId="77777777">
        <w:tc>
          <w:tcPr>
            <w:tcW w:w="2694" w:type="dxa"/>
            <w:tcMar/>
            <w:vAlign w:val="center"/>
          </w:tcPr>
          <w:p w:rsidRPr="009C54AE" w:rsidR="0085747A" w:rsidP="7426A6E3" w:rsidRDefault="0085747A" w14:paraId="471FE442" wp14:textId="77777777">
            <w:pPr>
              <w:pStyle w:val="Pytania"/>
              <w:spacing w:before="100" w:beforeAutospacing="on" w:after="100" w:afterAutospacing="on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6824CF" w:rsidR="0085747A" w:rsidP="7426A6E3" w:rsidRDefault="00120F92" w14:paraId="44D5AF56" wp14:textId="603B0375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0ABC6237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d</w:t>
            </w:r>
            <w:r w:rsidRPr="7426A6E3" w:rsidR="74396E31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r </w:t>
            </w:r>
            <w:r w:rsidRPr="7426A6E3" w:rsidR="002C68E2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Beata Sagan, dr </w:t>
            </w:r>
            <w:r w:rsidRPr="7426A6E3" w:rsidR="74396E31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Rajmund Stapiński</w:t>
            </w:r>
          </w:p>
        </w:tc>
      </w:tr>
    </w:tbl>
    <w:p xmlns:wp14="http://schemas.microsoft.com/office/word/2010/wordml" w:rsidRPr="009C54AE" w:rsidR="00923D7D" w:rsidP="7426A6E3" w:rsidRDefault="0085747A" w14:paraId="57A64E18" wp14:textId="77777777">
      <w:pPr>
        <w:pStyle w:val="Podpunkty"/>
        <w:spacing w:before="100" w:beforeAutospacing="on" w:after="100" w:afterAutospacing="on"/>
        <w:ind w:left="0"/>
        <w:rPr>
          <w:rFonts w:ascii="Corbel" w:hAnsi="Corbel" w:eastAsia="Corbel" w:cs="Corbel"/>
          <w:sz w:val="24"/>
          <w:szCs w:val="24"/>
        </w:rPr>
      </w:pPr>
      <w:r w:rsidRPr="7426A6E3" w:rsidR="0085747A">
        <w:rPr>
          <w:rFonts w:ascii="Corbel" w:hAnsi="Corbel" w:eastAsia="Corbel" w:cs="Corbel"/>
          <w:sz w:val="24"/>
          <w:szCs w:val="24"/>
        </w:rPr>
        <w:t xml:space="preserve">* </w:t>
      </w:r>
      <w:r w:rsidRPr="7426A6E3" w:rsidR="0085747A">
        <w:rPr>
          <w:rFonts w:ascii="Corbel" w:hAnsi="Corbel" w:eastAsia="Corbel" w:cs="Corbel"/>
          <w:i w:val="1"/>
          <w:iCs w:val="1"/>
          <w:sz w:val="24"/>
          <w:szCs w:val="24"/>
        </w:rPr>
        <w:t>-</w:t>
      </w:r>
      <w:r w:rsidRPr="7426A6E3" w:rsidR="00B90885">
        <w:rPr>
          <w:rFonts w:ascii="Corbel" w:hAnsi="Corbel" w:eastAsia="Corbel" w:cs="Corbel"/>
          <w:b w:val="0"/>
          <w:bCs w:val="0"/>
          <w:i w:val="1"/>
          <w:iCs w:val="1"/>
          <w:sz w:val="24"/>
          <w:szCs w:val="24"/>
        </w:rPr>
        <w:t>opcjonalni</w:t>
      </w:r>
      <w:r w:rsidRPr="7426A6E3" w:rsidR="00B90885">
        <w:rPr>
          <w:rFonts w:ascii="Corbel" w:hAnsi="Corbel" w:eastAsia="Corbel" w:cs="Corbel"/>
          <w:b w:val="0"/>
          <w:bCs w:val="0"/>
          <w:sz w:val="24"/>
          <w:szCs w:val="24"/>
        </w:rPr>
        <w:t>e,</w:t>
      </w:r>
      <w:r w:rsidRPr="7426A6E3" w:rsidR="0085747A">
        <w:rPr>
          <w:rFonts w:ascii="Corbel" w:hAnsi="Corbel" w:eastAsia="Corbel" w:cs="Corbel"/>
          <w:i w:val="1"/>
          <w:iCs w:val="1"/>
          <w:sz w:val="24"/>
          <w:szCs w:val="24"/>
        </w:rPr>
        <w:t xml:space="preserve"> </w:t>
      </w:r>
      <w:r w:rsidRPr="7426A6E3" w:rsidR="0085747A">
        <w:rPr>
          <w:rFonts w:ascii="Corbel" w:hAnsi="Corbel" w:eastAsia="Corbel" w:cs="Corbel"/>
          <w:b w:val="0"/>
          <w:bCs w:val="0"/>
          <w:i w:val="1"/>
          <w:iCs w:val="1"/>
          <w:sz w:val="24"/>
          <w:szCs w:val="24"/>
        </w:rPr>
        <w:t xml:space="preserve">zgodnie z ustaleniami </w:t>
      </w:r>
      <w:r w:rsidRPr="7426A6E3" w:rsidR="00B90885">
        <w:rPr>
          <w:rFonts w:ascii="Corbel" w:hAnsi="Corbel" w:eastAsia="Corbel" w:cs="Corbel"/>
          <w:b w:val="0"/>
          <w:bCs w:val="0"/>
          <w:i w:val="1"/>
          <w:iCs w:val="1"/>
          <w:sz w:val="24"/>
          <w:szCs w:val="24"/>
        </w:rPr>
        <w:t>w Jednostce</w:t>
      </w:r>
    </w:p>
    <w:p w:rsidR="7426A6E3" w:rsidP="7426A6E3" w:rsidRDefault="7426A6E3" w14:paraId="66776A20" w14:textId="2526C3DF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:rsidRPr="009C54AE" w:rsidR="0085747A" w:rsidP="7426A6E3" w:rsidRDefault="0085747A" w14:paraId="7E0A0F74" wp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 w:rsidRPr="7426A6E3" w:rsidR="0085747A">
        <w:rPr>
          <w:rFonts w:ascii="Corbel" w:hAnsi="Corbel" w:eastAsia="Corbel" w:cs="Corbel"/>
          <w:sz w:val="24"/>
          <w:szCs w:val="24"/>
        </w:rPr>
        <w:t>1.</w:t>
      </w:r>
      <w:r w:rsidRPr="7426A6E3" w:rsidR="00E22FBC">
        <w:rPr>
          <w:rFonts w:ascii="Corbel" w:hAnsi="Corbel" w:eastAsia="Corbel" w:cs="Corbel"/>
          <w:sz w:val="24"/>
          <w:szCs w:val="24"/>
        </w:rPr>
        <w:t>1</w:t>
      </w:r>
      <w:r w:rsidRPr="7426A6E3" w:rsidR="0085747A">
        <w:rPr>
          <w:rFonts w:ascii="Corbel" w:hAnsi="Corbel" w:eastAsia="Corbel" w:cs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7426A6E3" w:rsidRDefault="00923D7D" w14:paraId="672A6659" wp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5"/>
        <w:gridCol w:w="831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9C54AE" w:rsidR="00015B8F" w:rsidTr="7426A6E3" w14:paraId="4A00F406" wp14:textId="77777777"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7426A6E3" w:rsidRDefault="002B5EA0" w14:paraId="64C63F33" wp14:textId="7BA5895D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426A6E3" w:rsidR="084F5FD2">
              <w:rPr>
                <w:rFonts w:ascii="Corbel" w:hAnsi="Corbel" w:eastAsia="Corbel" w:cs="Corbel"/>
              </w:rPr>
              <w:t>Semestr</w:t>
            </w:r>
            <w:r w:rsidRPr="7426A6E3" w:rsidR="6E8C253D">
              <w:rPr>
                <w:rFonts w:ascii="Corbel" w:hAnsi="Corbel" w:eastAsia="Corbel" w:cs="Corbel"/>
              </w:rPr>
              <w:t>(</w:t>
            </w:r>
            <w:r w:rsidRPr="7426A6E3" w:rsidR="76D8EAF0">
              <w:rPr>
                <w:rFonts w:ascii="Corbel" w:hAnsi="Corbel" w:eastAsia="Corbel" w:cs="Corbel"/>
              </w:rPr>
              <w:t>nr)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426A6E3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426A6E3" w:rsidR="084F5FD2">
              <w:rPr>
                <w:rFonts w:ascii="Corbel" w:hAnsi="Corbel" w:eastAsia="Corbel" w:cs="Corbel"/>
              </w:rPr>
              <w:t>Wykł</w:t>
            </w:r>
            <w:r w:rsidRPr="7426A6E3" w:rsidR="084F5FD2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426A6E3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426A6E3" w:rsidR="084F5FD2"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426A6E3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426A6E3" w:rsidR="084F5FD2">
              <w:rPr>
                <w:rFonts w:ascii="Corbel" w:hAnsi="Corbel" w:eastAsia="Corbel" w:cs="Corbel"/>
              </w:rPr>
              <w:t>Konw</w:t>
            </w:r>
            <w:r w:rsidRPr="7426A6E3" w:rsidR="084F5FD2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426A6E3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426A6E3" w:rsidR="084F5FD2"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426A6E3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426A6E3" w:rsidR="084F5FD2">
              <w:rPr>
                <w:rFonts w:ascii="Corbel" w:hAnsi="Corbel" w:eastAsia="Corbel" w:cs="Corbel"/>
              </w:rPr>
              <w:t>Sem</w:t>
            </w:r>
            <w:r w:rsidRPr="7426A6E3" w:rsidR="084F5FD2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426A6E3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426A6E3" w:rsidR="084F5FD2"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426A6E3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426A6E3" w:rsidR="084F5FD2">
              <w:rPr>
                <w:rFonts w:ascii="Corbel" w:hAnsi="Corbel" w:eastAsia="Corbel" w:cs="Corbel"/>
              </w:rPr>
              <w:t>Prakt</w:t>
            </w:r>
            <w:r w:rsidRPr="7426A6E3" w:rsidR="084F5FD2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426A6E3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426A6E3" w:rsidR="084F5FD2"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7426A6E3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  <w:b w:val="1"/>
                <w:bCs w:val="1"/>
              </w:rPr>
            </w:pPr>
            <w:r w:rsidRPr="7426A6E3" w:rsidR="084F5FD2">
              <w:rPr>
                <w:rFonts w:ascii="Corbel" w:hAnsi="Corbel" w:eastAsia="Corbel" w:cs="Corbel"/>
                <w:b w:val="1"/>
                <w:bCs w:val="1"/>
              </w:rPr>
              <w:t>Liczba pkt</w:t>
            </w:r>
            <w:r w:rsidRPr="7426A6E3" w:rsidR="00B90885">
              <w:rPr>
                <w:rFonts w:ascii="Corbel" w:hAnsi="Corbel" w:eastAsia="Corbel" w:cs="Corbel"/>
                <w:b w:val="1"/>
                <w:bCs w:val="1"/>
              </w:rPr>
              <w:t>.</w:t>
            </w:r>
            <w:r w:rsidRPr="7426A6E3" w:rsidR="084F5FD2">
              <w:rPr>
                <w:rFonts w:ascii="Corbel" w:hAnsi="Corbel" w:eastAsia="Corbel" w:cs="Corbel"/>
                <w:b w:val="1"/>
                <w:bCs w:val="1"/>
              </w:rPr>
              <w:t xml:space="preserve"> ECTS</w:t>
            </w:r>
          </w:p>
        </w:tc>
      </w:tr>
      <w:tr xmlns:wp14="http://schemas.microsoft.com/office/word/2010/wordml" w:rsidRPr="009C54AE" w:rsidR="00015B8F" w:rsidTr="7426A6E3" w14:paraId="7DA04D66" wp14:textId="77777777">
        <w:trPr>
          <w:trHeight w:val="453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7426A6E3" w:rsidRDefault="00246A17" w14:paraId="3696C343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3B4493C1">
              <w:rPr>
                <w:rFonts w:ascii="Corbel" w:hAnsi="Corbel" w:eastAsia="Corbel" w:cs="Corbel"/>
                <w:sz w:val="24"/>
                <w:szCs w:val="24"/>
              </w:rPr>
              <w:t>V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426A6E3" w:rsidRDefault="00015B8F" w14:paraId="0A37501D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426A6E3" w:rsidRDefault="00015B8F" w14:paraId="5DAB6C7B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426A6E3" w:rsidRDefault="002C68E2" w14:paraId="33CFEC6B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2C68E2">
              <w:rPr>
                <w:rFonts w:ascii="Corbel" w:hAnsi="Corbel" w:eastAsia="Corbel" w:cs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426A6E3" w:rsidRDefault="00015B8F" w14:paraId="02EB378F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426A6E3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426A6E3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426A6E3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426A6E3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7426A6E3" w:rsidRDefault="002C68E2" w14:paraId="18F999B5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2C68E2">
              <w:rPr>
                <w:rFonts w:ascii="Corbel" w:hAnsi="Corbel" w:eastAsia="Corbel" w:cs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7426A6E3" w:rsidRDefault="00923D7D" w14:paraId="0E27B00A" wp14:textId="77777777">
      <w:pPr>
        <w:pStyle w:val="Podpunkty"/>
        <w:rPr>
          <w:rFonts w:ascii="Corbel" w:hAnsi="Corbel" w:eastAsia="Corbel" w:cs="Corbel"/>
          <w:b w:val="0"/>
          <w:bCs w:val="0"/>
          <w:sz w:val="24"/>
          <w:szCs w:val="24"/>
          <w:lang w:eastAsia="en-US"/>
        </w:rPr>
      </w:pPr>
    </w:p>
    <w:p xmlns:wp14="http://schemas.microsoft.com/office/word/2010/wordml" w:rsidRPr="009C54AE" w:rsidR="0085747A" w:rsidP="7426A6E3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bCs w:val="0"/>
          <w:caps w:val="0"/>
          <w:smallCaps w:val="0"/>
        </w:rPr>
      </w:pPr>
      <w:r w:rsidRPr="7426A6E3" w:rsidR="0085747A">
        <w:rPr>
          <w:rFonts w:ascii="Corbel" w:hAnsi="Corbel" w:eastAsia="Corbel" w:cs="Corbel"/>
          <w:caps w:val="0"/>
          <w:smallCaps w:val="0"/>
        </w:rPr>
        <w:t>1.</w:t>
      </w:r>
      <w:r w:rsidRPr="7426A6E3" w:rsidR="00E22FBC">
        <w:rPr>
          <w:rFonts w:ascii="Corbel" w:hAnsi="Corbel" w:eastAsia="Corbel" w:cs="Corbel"/>
          <w:caps w:val="0"/>
          <w:smallCaps w:val="0"/>
        </w:rPr>
        <w:t>2</w:t>
      </w:r>
      <w:r w:rsidRPr="7426A6E3" w:rsidR="00F83B28">
        <w:rPr>
          <w:rFonts w:ascii="Corbel" w:hAnsi="Corbel" w:eastAsia="Corbel" w:cs="Corbel"/>
          <w:caps w:val="0"/>
          <w:smallCaps w:val="0"/>
        </w:rPr>
        <w:t>.</w:t>
      </w:r>
      <w:r>
        <w:tab/>
      </w:r>
      <w:r w:rsidRPr="7426A6E3" w:rsidR="0085747A">
        <w:rPr>
          <w:rFonts w:ascii="Corbel" w:hAnsi="Corbel" w:eastAsia="Corbel" w:cs="Corbel"/>
          <w:caps w:val="0"/>
          <w:smallCaps w:val="0"/>
        </w:rPr>
        <w:t xml:space="preserve">Sposób realizacji zajęć  </w:t>
      </w:r>
    </w:p>
    <w:p xmlns:wp14="http://schemas.microsoft.com/office/word/2010/wordml" w:rsidRPr="009C54AE" w:rsidR="0085747A" w:rsidP="7426A6E3" w:rsidRDefault="006824CF" w14:paraId="685EEC19" wp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bCs w:val="0"/>
          <w:caps w:val="0"/>
          <w:smallCaps w:val="0"/>
        </w:rPr>
      </w:pPr>
      <w:r w:rsidRPr="7426A6E3" w:rsidR="006824CF">
        <w:rPr>
          <w:rFonts w:ascii="Corbel" w:hAnsi="Corbel" w:eastAsia="Corbel" w:cs="Corbel"/>
          <w:b w:val="0"/>
          <w:bCs w:val="0"/>
        </w:rPr>
        <w:t>×</w:t>
      </w:r>
      <w:r w:rsidRPr="7426A6E3" w:rsidR="0085747A">
        <w:rPr>
          <w:rFonts w:ascii="Corbel" w:hAnsi="Corbel" w:eastAsia="Corbel" w:cs="Corbel"/>
          <w:b w:val="0"/>
          <w:bCs w:val="0"/>
          <w:caps w:val="0"/>
          <w:smallCaps w:val="0"/>
        </w:rPr>
        <w:t xml:space="preserve"> zajęcia w formie tradycyjnej </w:t>
      </w:r>
    </w:p>
    <w:p xmlns:wp14="http://schemas.microsoft.com/office/word/2010/wordml" w:rsidRPr="009C54AE" w:rsidR="0085747A" w:rsidP="7426A6E3" w:rsidRDefault="00924D01" w14:paraId="7C1A6DA2" wp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bCs w:val="0"/>
          <w:caps w:val="0"/>
          <w:smallCaps w:val="0"/>
        </w:rPr>
      </w:pPr>
      <w:r w:rsidRPr="7426A6E3" w:rsidR="00924D01">
        <w:rPr>
          <w:rFonts w:ascii="Corbel" w:hAnsi="Corbel" w:eastAsia="Corbel" w:cs="Corbel"/>
          <w:b w:val="0"/>
          <w:bCs w:val="0"/>
        </w:rPr>
        <w:t>×</w:t>
      </w:r>
      <w:r w:rsidRPr="7426A6E3" w:rsidR="0085747A">
        <w:rPr>
          <w:rFonts w:ascii="Corbel" w:hAnsi="Corbel" w:eastAsia="Corbel" w:cs="Corbel"/>
          <w:b w:val="0"/>
          <w:bCs w:val="0"/>
          <w:caps w:val="0"/>
          <w:smallCaps w:val="0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7426A6E3" w:rsidRDefault="0085747A" w14:paraId="60061E4C" wp14:textId="77777777">
      <w:pPr>
        <w:pStyle w:val="Punktygwne"/>
        <w:spacing w:before="0" w:after="0"/>
        <w:rPr>
          <w:rFonts w:ascii="Corbel" w:hAnsi="Corbel" w:eastAsia="Corbel" w:cs="Corbel"/>
          <w:caps w:val="0"/>
          <w:smallCaps w:val="0"/>
        </w:rPr>
      </w:pPr>
    </w:p>
    <w:p xmlns:wp14="http://schemas.microsoft.com/office/word/2010/wordml" w:rsidRPr="009C54AE" w:rsidR="00E22FBC" w:rsidP="7426A6E3" w:rsidRDefault="00E22FBC" w14:paraId="7C2A5C63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caps w:val="0"/>
          <w:smallCaps w:val="0"/>
        </w:rPr>
      </w:pPr>
      <w:r w:rsidRPr="7426A6E3" w:rsidR="00E22FBC">
        <w:rPr>
          <w:rFonts w:ascii="Corbel" w:hAnsi="Corbel" w:eastAsia="Corbel" w:cs="Corbel"/>
          <w:caps w:val="0"/>
          <w:smallCaps w:val="0"/>
        </w:rPr>
        <w:t xml:space="preserve">1.3 </w:t>
      </w:r>
      <w:r>
        <w:tab/>
      </w:r>
      <w:r w:rsidRPr="7426A6E3" w:rsidR="00E22FBC">
        <w:rPr>
          <w:rFonts w:ascii="Corbel" w:hAnsi="Corbel" w:eastAsia="Corbel" w:cs="Corbel"/>
          <w:caps w:val="0"/>
          <w:smallCaps w:val="0"/>
        </w:rPr>
        <w:t>For</w:t>
      </w:r>
      <w:r w:rsidRPr="7426A6E3" w:rsidR="006824CF">
        <w:rPr>
          <w:rFonts w:ascii="Corbel" w:hAnsi="Corbel" w:eastAsia="Corbel" w:cs="Corbel"/>
          <w:caps w:val="0"/>
          <w:smallCaps w:val="0"/>
        </w:rPr>
        <w:t>ma zaliczenia przedmiotu</w:t>
      </w:r>
      <w:r w:rsidRPr="7426A6E3" w:rsidR="00E22FBC">
        <w:rPr>
          <w:rFonts w:ascii="Corbel" w:hAnsi="Corbel" w:eastAsia="Corbel" w:cs="Corbel"/>
          <w:caps w:val="0"/>
          <w:smallCaps w:val="0"/>
        </w:rPr>
        <w:t xml:space="preserve"> (z toku) </w:t>
      </w:r>
      <w:r w:rsidRPr="7426A6E3" w:rsidR="00E22FBC">
        <w:rPr>
          <w:rFonts w:ascii="Corbel" w:hAnsi="Corbel" w:eastAsia="Corbel" w:cs="Corbel"/>
          <w:b w:val="0"/>
          <w:bCs w:val="0"/>
          <w:caps w:val="0"/>
          <w:smallCaps w:val="0"/>
        </w:rPr>
        <w:t>(</w:t>
      </w:r>
      <w:r w:rsidRPr="7426A6E3" w:rsidR="00E22FBC">
        <w:rPr>
          <w:rFonts w:ascii="Corbel" w:hAnsi="Corbel" w:eastAsia="Corbel" w:cs="Corbel"/>
          <w:b w:val="0"/>
          <w:bCs w:val="0"/>
          <w:caps w:val="0"/>
          <w:smallCaps w:val="0"/>
        </w:rPr>
        <w:t>egzamin</w:t>
      </w:r>
      <w:r w:rsidRPr="7426A6E3" w:rsidR="00E22FBC">
        <w:rPr>
          <w:rFonts w:ascii="Corbel" w:hAnsi="Corbel" w:eastAsia="Corbel" w:cs="Corbel"/>
          <w:b w:val="0"/>
          <w:bCs w:val="0"/>
          <w:caps w:val="0"/>
          <w:smallCaps w:val="0"/>
        </w:rPr>
        <w:t xml:space="preserve">, </w:t>
      </w:r>
      <w:r w:rsidRPr="7426A6E3" w:rsidR="00E22FBC">
        <w:rPr>
          <w:rFonts w:ascii="Corbel" w:hAnsi="Corbel" w:eastAsia="Corbel" w:cs="Corbel"/>
          <w:b w:val="0"/>
          <w:bCs w:val="0"/>
          <w:caps w:val="0"/>
          <w:smallCaps w:val="0"/>
          <w:u w:val="single"/>
        </w:rPr>
        <w:t>zaliczenie z oceną</w:t>
      </w:r>
      <w:r w:rsidRPr="7426A6E3" w:rsidR="00E22FBC">
        <w:rPr>
          <w:rFonts w:ascii="Corbel" w:hAnsi="Corbel" w:eastAsia="Corbel" w:cs="Corbel"/>
          <w:b w:val="0"/>
          <w:bCs w:val="0"/>
          <w:caps w:val="0"/>
          <w:smallCaps w:val="0"/>
        </w:rPr>
        <w:t>, zaliczenie bez oceny)</w:t>
      </w:r>
    </w:p>
    <w:p xmlns:wp14="http://schemas.microsoft.com/office/word/2010/wordml" w:rsidR="006824CF" w:rsidP="7426A6E3" w:rsidRDefault="006824CF" w14:paraId="44EAFD9C" wp14:textId="77777777">
      <w:pPr>
        <w:pStyle w:val="Punktygwne"/>
        <w:spacing w:before="0" w:after="0"/>
        <w:rPr>
          <w:rFonts w:ascii="Corbel" w:hAnsi="Corbel" w:eastAsia="Corbel" w:cs="Corbel"/>
          <w:caps w:val="0"/>
          <w:smallCaps w:val="0"/>
          <w:sz w:val="22"/>
          <w:szCs w:val="22"/>
        </w:rPr>
      </w:pPr>
    </w:p>
    <w:p xmlns:wp14="http://schemas.microsoft.com/office/word/2010/wordml" w:rsidRPr="006824CF" w:rsidR="006824CF" w:rsidP="7426A6E3" w:rsidRDefault="006824CF" w14:paraId="22941DE8" wp14:textId="77777777">
      <w:pPr>
        <w:spacing w:after="0"/>
        <w:rPr>
          <w:rFonts w:ascii="Corbel" w:hAnsi="Corbel" w:eastAsia="Corbel" w:cs="Corbel"/>
        </w:rPr>
      </w:pPr>
      <w:r w:rsidRPr="7426A6E3" w:rsidR="006824CF">
        <w:rPr>
          <w:rFonts w:ascii="Corbel" w:hAnsi="Corbel" w:eastAsia="Corbel" w:cs="Corbel"/>
          <w:b w:val="1"/>
          <w:bCs w:val="1"/>
        </w:rPr>
        <w:t>Sposób zaliczenia przedmiotu</w:t>
      </w:r>
    </w:p>
    <w:p xmlns:wp14="http://schemas.microsoft.com/office/word/2010/wordml" w:rsidRPr="006824CF" w:rsidR="006824CF" w:rsidP="7426A6E3" w:rsidRDefault="006824CF" w14:paraId="320336D2" wp14:textId="4C80EEB1">
      <w:pPr>
        <w:pStyle w:val="Punktygwne"/>
        <w:spacing w:before="0" w:after="0" w:line="276" w:lineRule="auto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  <w:r w:rsidRPr="7426A6E3" w:rsidR="5A8BD3DE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>Zaliczenie z oceną</w:t>
      </w:r>
      <w:r w:rsidRPr="7426A6E3" w:rsidR="006824CF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 xml:space="preserve"> łącząc</w:t>
      </w:r>
      <w:r w:rsidRPr="7426A6E3" w:rsidR="6ADD2B91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>e</w:t>
      </w:r>
      <w:r w:rsidRPr="7426A6E3" w:rsidR="006824CF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 xml:space="preserve"> pytania testowe i otwarte</w:t>
      </w:r>
    </w:p>
    <w:p xmlns:wp14="http://schemas.microsoft.com/office/word/2010/wordml" w:rsidR="00E960BB" w:rsidP="7426A6E3" w:rsidRDefault="00E960BB" w14:paraId="4B94D5A5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:rsidRPr="009C54AE" w:rsidR="00E960BB" w:rsidP="7426A6E3" w:rsidRDefault="0085747A" w14:paraId="261BAAD1" wp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7426A6E3" w:rsidR="0085747A">
        <w:rPr>
          <w:rFonts w:ascii="Corbel" w:hAnsi="Corbel" w:eastAsia="Corbel" w:cs="Corbel"/>
        </w:rPr>
        <w:t xml:space="preserve">2.Wymagania wstępne </w:t>
      </w:r>
    </w:p>
    <w:p w:rsidR="7426A6E3" w:rsidP="7426A6E3" w:rsidRDefault="7426A6E3" w14:paraId="00060E29" w14:textId="48276096">
      <w:pPr>
        <w:pStyle w:val="Punktygwne"/>
        <w:spacing w:before="0" w:after="0"/>
        <w:rPr>
          <w:rFonts w:ascii="Corbel" w:hAnsi="Corbel" w:eastAsia="Corbel" w:cs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7426A6E3" w14:paraId="4B7AF6EE" wp14:textId="77777777">
        <w:tc>
          <w:tcPr>
            <w:tcW w:w="9670" w:type="dxa"/>
            <w:tcMar/>
          </w:tcPr>
          <w:p w:rsidRPr="009C54AE" w:rsidR="0085747A" w:rsidP="7426A6E3" w:rsidRDefault="0007093C" w14:paraId="22561930" wp14:textId="77777777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</w:rPr>
            </w:pPr>
            <w:r w:rsidRPr="7426A6E3" w:rsidR="75F6ACA2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Podstawowa wiedza z zakresu prawa administracyjnego i prawa cywilnego</w:t>
            </w:r>
          </w:p>
        </w:tc>
      </w:tr>
    </w:tbl>
    <w:p xmlns:wp14="http://schemas.microsoft.com/office/word/2010/wordml" w:rsidR="00153C41" w:rsidP="7426A6E3" w:rsidRDefault="00153C41" w14:paraId="3DEEC669" wp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7426A6E3" w:rsidP="7426A6E3" w:rsidRDefault="7426A6E3" w14:paraId="211F2C20" w14:textId="3EA95436">
      <w:pPr>
        <w:pStyle w:val="Punktygwne"/>
        <w:spacing w:before="0" w:after="0"/>
        <w:rPr>
          <w:rFonts w:ascii="Corbel" w:hAnsi="Corbel" w:eastAsia="Corbel" w:cs="Corbel"/>
        </w:rPr>
      </w:pPr>
    </w:p>
    <w:p w:rsidR="7426A6E3" w:rsidRDefault="7426A6E3" w14:paraId="326BF2ED" w14:textId="35DD9C38">
      <w:r>
        <w:br w:type="page"/>
      </w:r>
    </w:p>
    <w:p xmlns:wp14="http://schemas.microsoft.com/office/word/2010/wordml" w:rsidRPr="00C05F44" w:rsidR="0085747A" w:rsidP="7426A6E3" w:rsidRDefault="0071620A" w14:paraId="7673EEF4" wp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7426A6E3" w:rsidR="0071620A">
        <w:rPr>
          <w:rFonts w:ascii="Corbel" w:hAnsi="Corbel" w:eastAsia="Corbel" w:cs="Corbel"/>
        </w:rPr>
        <w:t>3.</w:t>
      </w:r>
      <w:r w:rsidRPr="7426A6E3" w:rsidR="0085747A">
        <w:rPr>
          <w:rFonts w:ascii="Corbel" w:hAnsi="Corbel" w:eastAsia="Corbel" w:cs="Corbel"/>
        </w:rPr>
        <w:t xml:space="preserve"> </w:t>
      </w:r>
      <w:r w:rsidRPr="7426A6E3" w:rsidR="00A84C85">
        <w:rPr>
          <w:rFonts w:ascii="Corbel" w:hAnsi="Corbel" w:eastAsia="Corbel" w:cs="Corbel"/>
        </w:rPr>
        <w:t>cele, efekty uczenia się</w:t>
      </w:r>
      <w:r w:rsidRPr="7426A6E3" w:rsidR="0085747A">
        <w:rPr>
          <w:rFonts w:ascii="Corbel" w:hAnsi="Corbel" w:eastAsia="Corbel" w:cs="Corbel"/>
        </w:rPr>
        <w:t>, treści Programowe i stosowane metody Dydaktyczne</w:t>
      </w:r>
    </w:p>
    <w:p xmlns:wp14="http://schemas.microsoft.com/office/word/2010/wordml" w:rsidRPr="00C05F44" w:rsidR="0085747A" w:rsidP="7426A6E3" w:rsidRDefault="0085747A" w14:paraId="3656B9AB" wp14:textId="77777777">
      <w:pPr>
        <w:pStyle w:val="Punktygwne"/>
        <w:spacing w:before="0" w:after="0"/>
        <w:rPr>
          <w:rFonts w:ascii="Corbel" w:hAnsi="Corbel" w:eastAsia="Corbel" w:cs="Corbel"/>
        </w:rPr>
      </w:pPr>
    </w:p>
    <w:p xmlns:wp14="http://schemas.microsoft.com/office/word/2010/wordml" w:rsidR="0085747A" w:rsidP="7426A6E3" w:rsidRDefault="0071620A" w14:paraId="04643D83" wp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 w:rsidRPr="7426A6E3" w:rsidR="0071620A">
        <w:rPr>
          <w:rFonts w:ascii="Corbel" w:hAnsi="Corbel" w:eastAsia="Corbel" w:cs="Corbel"/>
          <w:sz w:val="24"/>
          <w:szCs w:val="24"/>
        </w:rPr>
        <w:t xml:space="preserve">3.1 </w:t>
      </w:r>
      <w:r w:rsidRPr="7426A6E3" w:rsidR="00C05F44">
        <w:rPr>
          <w:rFonts w:ascii="Corbel" w:hAnsi="Corbel" w:eastAsia="Corbel" w:cs="Corbel"/>
          <w:sz w:val="24"/>
          <w:szCs w:val="24"/>
        </w:rPr>
        <w:t>Cele przedmiotu</w:t>
      </w:r>
    </w:p>
    <w:p xmlns:wp14="http://schemas.microsoft.com/office/word/2010/wordml" w:rsidRPr="009C54AE" w:rsidR="00F83B28" w:rsidP="7426A6E3" w:rsidRDefault="00F83B28" w14:paraId="45FB0818" wp14:textId="77777777">
      <w:pPr>
        <w:pStyle w:val="Podpunkty"/>
        <w:rPr>
          <w:rFonts w:ascii="Corbel" w:hAnsi="Corbel" w:eastAsia="Corbel" w:cs="Corbel"/>
          <w:b w:val="0"/>
          <w:bCs w:val="0"/>
          <w:i w:val="1"/>
          <w:iCs w:val="1"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6824CF" w:rsidTr="7426A6E3" w14:paraId="2FBC8048" wp14:textId="77777777">
        <w:tc>
          <w:tcPr>
            <w:tcW w:w="851" w:type="dxa"/>
            <w:tcMar/>
            <w:vAlign w:val="center"/>
          </w:tcPr>
          <w:p w:rsidRPr="009C54AE" w:rsidR="006824CF" w:rsidP="7426A6E3" w:rsidRDefault="006824CF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C72E1B" w:rsidR="006824CF" w:rsidP="7426A6E3" w:rsidRDefault="006824CF" w14:paraId="7ED2460C" wp14:textId="77777777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>Wykład ma na celu zapoznanie studentów z podstawowymi zasadami: udzielania zamówień publicznych oraz stosowania trybów ujętych w ustawie</w:t>
            </w: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 xml:space="preserve"> </w:t>
            </w: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>- Prawo zamówień publicznych.</w:t>
            </w:r>
          </w:p>
        </w:tc>
      </w:tr>
      <w:tr xmlns:wp14="http://schemas.microsoft.com/office/word/2010/wordml" w:rsidRPr="009C54AE" w:rsidR="006824CF" w:rsidTr="7426A6E3" w14:paraId="1F3779BB" wp14:textId="77777777">
        <w:tc>
          <w:tcPr>
            <w:tcW w:w="851" w:type="dxa"/>
            <w:tcMar/>
            <w:vAlign w:val="center"/>
          </w:tcPr>
          <w:p w:rsidRPr="009C54AE" w:rsidR="006824CF" w:rsidP="7426A6E3" w:rsidRDefault="006824CF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6824CF">
              <w:rPr>
                <w:rFonts w:ascii="Corbel" w:hAnsi="Corbel" w:eastAsia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C72E1B" w:rsidR="006824CF" w:rsidP="7426A6E3" w:rsidRDefault="006824CF" w14:paraId="0BE9287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>Ponadto celem wykładu jest przybliżenie statusu podmiotów biorących udział w procedurach przewidzianych w ustawie, odpowiedzialności z tytułu naruszenia regulacji ustawowej oraz stosowania środków ochrony prawnej</w:t>
            </w:r>
          </w:p>
        </w:tc>
      </w:tr>
      <w:tr xmlns:wp14="http://schemas.microsoft.com/office/word/2010/wordml" w:rsidRPr="009C54AE" w:rsidR="006824CF" w:rsidTr="7426A6E3" w14:paraId="0D4A7C7C" wp14:textId="77777777">
        <w:tc>
          <w:tcPr>
            <w:tcW w:w="851" w:type="dxa"/>
            <w:tcMar/>
            <w:vAlign w:val="center"/>
          </w:tcPr>
          <w:p w:rsidRPr="009C54AE" w:rsidR="006824CF" w:rsidP="7426A6E3" w:rsidRDefault="004A0858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7426A6E3" w:rsidR="1AF7E9E9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Mar/>
            <w:vAlign w:val="center"/>
          </w:tcPr>
          <w:p w:rsidR="006824CF" w:rsidP="7426A6E3" w:rsidRDefault="006824CF" w14:paraId="6AD9FAF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>Celem ćwiczeń jest:</w:t>
            </w:r>
          </w:p>
          <w:p w:rsidR="006824CF" w:rsidP="7426A6E3" w:rsidRDefault="006824CF" w14:paraId="20476FC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>- zaznajomienie z terminologią związaną z zamówieniami publicznymi i jej utrwalenie</w:t>
            </w:r>
          </w:p>
          <w:p w:rsidR="006824CF" w:rsidP="7426A6E3" w:rsidRDefault="006824CF" w14:paraId="2A399C17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>- nabycie praktycznej umiejętności w zakresie:</w:t>
            </w:r>
          </w:p>
          <w:p w:rsidR="006824CF" w:rsidP="7426A6E3" w:rsidRDefault="006824CF" w14:paraId="4618076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>a) dokonywania oceny prawidłowości stosowania poszczególnych trybów udzielania zamówienia</w:t>
            </w:r>
          </w:p>
          <w:p w:rsidR="006824CF" w:rsidP="7426A6E3" w:rsidRDefault="006824CF" w14:paraId="1D830B3C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>b) dokonywania oceny czy konkretny podmiot ma status zamawiającego według ustawy-Prawo zamówień publicznych</w:t>
            </w:r>
          </w:p>
          <w:p w:rsidR="006824CF" w:rsidP="7426A6E3" w:rsidRDefault="006824CF" w14:paraId="30D0300C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>c) wskazywania nieprawidłowości w stosowaniu przepisów ustawy</w:t>
            </w:r>
          </w:p>
          <w:p w:rsidRPr="0053135E" w:rsidR="006824CF" w:rsidP="7426A6E3" w:rsidRDefault="006824CF" w14:paraId="33F0BD7A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</w:rPr>
              <w:t>-omawianie przykładów z orzecznictwa Krajowej Izby Odwoławczej</w:t>
            </w:r>
          </w:p>
        </w:tc>
      </w:tr>
    </w:tbl>
    <w:p xmlns:wp14="http://schemas.microsoft.com/office/word/2010/wordml" w:rsidRPr="009C54AE" w:rsidR="0085747A" w:rsidP="7426A6E3" w:rsidRDefault="0085747A" w14:paraId="049F31CB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color w:val="000000"/>
        </w:rPr>
      </w:pPr>
    </w:p>
    <w:p xmlns:wp14="http://schemas.microsoft.com/office/word/2010/wordml" w:rsidRPr="009C54AE" w:rsidR="001D7B54" w:rsidP="7426A6E3" w:rsidRDefault="009F4610" w14:paraId="47F42425" wp14:textId="77777777">
      <w:pPr>
        <w:spacing w:after="0" w:line="240" w:lineRule="auto"/>
        <w:ind w:left="426"/>
        <w:rPr>
          <w:rFonts w:ascii="Corbel" w:hAnsi="Corbel" w:eastAsia="Corbel" w:cs="Corbel"/>
          <w:sz w:val="24"/>
          <w:szCs w:val="24"/>
        </w:rPr>
      </w:pPr>
      <w:r w:rsidRPr="7426A6E3" w:rsidR="009F4610">
        <w:rPr>
          <w:rFonts w:ascii="Corbel" w:hAnsi="Corbel" w:eastAsia="Corbel" w:cs="Corbel"/>
          <w:b w:val="1"/>
          <w:bCs w:val="1"/>
          <w:sz w:val="24"/>
          <w:szCs w:val="24"/>
        </w:rPr>
        <w:t xml:space="preserve">3.2 </w:t>
      </w:r>
      <w:r w:rsidRPr="7426A6E3" w:rsidR="001D7B54">
        <w:rPr>
          <w:rFonts w:ascii="Corbel" w:hAnsi="Corbel" w:eastAsia="Corbel" w:cs="Corbel"/>
          <w:b w:val="1"/>
          <w:bCs w:val="1"/>
          <w:sz w:val="24"/>
          <w:szCs w:val="24"/>
        </w:rPr>
        <w:t xml:space="preserve">Efekty </w:t>
      </w:r>
      <w:r w:rsidRPr="7426A6E3" w:rsidR="00C05F44">
        <w:rPr>
          <w:rFonts w:ascii="Corbel" w:hAnsi="Corbel" w:eastAsia="Corbel" w:cs="Corbel"/>
          <w:b w:val="1"/>
          <w:bCs w:val="1"/>
          <w:sz w:val="24"/>
          <w:szCs w:val="24"/>
        </w:rPr>
        <w:t xml:space="preserve">uczenia się </w:t>
      </w:r>
      <w:r w:rsidRPr="7426A6E3" w:rsidR="001D7B54">
        <w:rPr>
          <w:rFonts w:ascii="Corbel" w:hAnsi="Corbel" w:eastAsia="Corbel" w:cs="Corbel"/>
          <w:b w:val="1"/>
          <w:bCs w:val="1"/>
          <w:sz w:val="24"/>
          <w:szCs w:val="24"/>
        </w:rPr>
        <w:t>dla przedmiotu</w:t>
      </w:r>
      <w:r w:rsidRPr="7426A6E3" w:rsidR="00445970">
        <w:rPr>
          <w:rFonts w:ascii="Corbel" w:hAnsi="Corbel" w:eastAsia="Corbel" w:cs="Corbel"/>
          <w:sz w:val="24"/>
          <w:szCs w:val="24"/>
        </w:rPr>
        <w:t xml:space="preserve"> </w:t>
      </w:r>
    </w:p>
    <w:p xmlns:wp14="http://schemas.microsoft.com/office/word/2010/wordml" w:rsidRPr="009C54AE" w:rsidR="001D7B54" w:rsidP="7426A6E3" w:rsidRDefault="001D7B54" w14:paraId="53128261" wp14:textId="77777777">
      <w:pPr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59"/>
        <w:gridCol w:w="6722"/>
        <w:gridCol w:w="1547"/>
      </w:tblGrid>
      <w:tr xmlns:wp14="http://schemas.microsoft.com/office/word/2010/wordml" w:rsidRPr="006824CF" w:rsidR="006824CF" w:rsidTr="7426A6E3" w14:paraId="7C43996A" wp14:textId="77777777">
        <w:tc>
          <w:tcPr>
            <w:tcW w:w="1384" w:type="dxa"/>
            <w:tcMar/>
          </w:tcPr>
          <w:p w:rsidRPr="00E86442" w:rsidR="006824CF" w:rsidP="7426A6E3" w:rsidRDefault="006824CF" w14:paraId="5EBD8833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caps w:val="0"/>
                <w:smallCaps w:val="0"/>
                <w:sz w:val="22"/>
                <w:szCs w:val="22"/>
              </w:rPr>
              <w:t>Ek</w:t>
            </w:r>
            <w:r w:rsidRPr="7426A6E3" w:rsidR="006824C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(efekt </w:t>
            </w:r>
            <w:r w:rsidRPr="7426A6E3" w:rsidR="4844F89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uczenia się</w:t>
            </w:r>
            <w:r w:rsidRPr="7426A6E3" w:rsidR="006824C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)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495592AC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Treść efektu </w:t>
            </w:r>
            <w:r w:rsidRPr="7426A6E3" w:rsidR="1AF7E9E9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uczenia</w:t>
            </w:r>
            <w:r w:rsidRPr="7426A6E3" w:rsidR="006824C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zdefiniowanego dla przedmiotu</w:t>
            </w:r>
          </w:p>
        </w:tc>
        <w:tc>
          <w:tcPr>
            <w:tcW w:w="1524" w:type="dxa"/>
            <w:tcMar/>
          </w:tcPr>
          <w:p w:rsidRPr="00280A71" w:rsidR="006824CF" w:rsidP="7426A6E3" w:rsidRDefault="006824CF" w14:paraId="728487E8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Odniesienie do efektów kierunkowych</w:t>
            </w:r>
            <w:r w:rsidRPr="7426A6E3" w:rsidR="00117A1E">
              <w:rPr>
                <w:rStyle w:val="Odwoanieprzypisudolnego"/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footnoteReference w:id="1"/>
            </w:r>
          </w:p>
        </w:tc>
      </w:tr>
      <w:tr xmlns:wp14="http://schemas.microsoft.com/office/word/2010/wordml" w:rsidRPr="006824CF" w:rsidR="006824CF" w:rsidTr="7426A6E3" w14:paraId="6CF8D5EF" wp14:textId="77777777">
        <w:tc>
          <w:tcPr>
            <w:tcW w:w="1384" w:type="dxa"/>
            <w:tcMar/>
          </w:tcPr>
          <w:p w:rsidRPr="006824CF" w:rsidR="006824CF" w:rsidP="7426A6E3" w:rsidRDefault="006824CF" w14:paraId="4FCA5964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4B9E3E75" wp14:textId="77777777">
            <w:pPr>
              <w:pStyle w:val="Punktygwne"/>
              <w:spacing w:before="0" w:after="0" w:line="276" w:lineRule="auto"/>
              <w:jc w:val="both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DEFINIUJE </w:t>
            </w: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POJĘCIA WYSTĘPUJĄCE W USTAWIE</w:t>
            </w: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CHARAKTERYZUJE ZASADY UDZIELANIA ZAMÓWIEŃ PUBLICZNYCH</w:t>
            </w:r>
          </w:p>
        </w:tc>
        <w:tc>
          <w:tcPr>
            <w:tcW w:w="1524" w:type="dxa"/>
            <w:tcMar/>
          </w:tcPr>
          <w:p w:rsidRPr="00280A71" w:rsidR="006824CF" w:rsidP="7426A6E3" w:rsidRDefault="0037438D" w14:paraId="733FA2C2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461597D7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K_WO3</w:t>
            </w:r>
            <w:r w:rsidRPr="7426A6E3" w:rsidR="2663D7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</w:p>
          <w:p w:rsidRPr="00280A71" w:rsidR="006824CF" w:rsidP="7426A6E3" w:rsidRDefault="006824CF" w14:paraId="7D425DAE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K_WO2</w:t>
            </w:r>
          </w:p>
        </w:tc>
      </w:tr>
      <w:tr xmlns:wp14="http://schemas.microsoft.com/office/word/2010/wordml" w:rsidRPr="006824CF" w:rsidR="006824CF" w:rsidTr="7426A6E3" w14:paraId="1A24C8F3" wp14:textId="77777777">
        <w:tc>
          <w:tcPr>
            <w:tcW w:w="1384" w:type="dxa"/>
            <w:tcMar/>
          </w:tcPr>
          <w:p w:rsidRPr="006824CF" w:rsidR="006824CF" w:rsidP="7426A6E3" w:rsidRDefault="006824CF" w14:paraId="56A76B19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7C6D2054" wp14:textId="77777777">
            <w:pPr>
              <w:pStyle w:val="Punktygwne"/>
              <w:spacing w:before="0" w:after="0" w:line="276" w:lineRule="auto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ZNA OGÓLNE ZASADY TWORZENIA I ROZWOJU FORM INDYWIDUALNEJ PRZEDSIĘBIORCZOŚCI</w:t>
            </w:r>
          </w:p>
        </w:tc>
        <w:tc>
          <w:tcPr>
            <w:tcW w:w="1524" w:type="dxa"/>
            <w:tcMar/>
          </w:tcPr>
          <w:p w:rsidRPr="00280A71" w:rsidR="006824CF" w:rsidP="7426A6E3" w:rsidRDefault="0037438D" w14:paraId="29ACCD69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461597D7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K_WO7</w:t>
            </w:r>
            <w:r w:rsidRPr="7426A6E3" w:rsidR="2663D7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</w:p>
          <w:p w:rsidRPr="00280A71" w:rsidR="006824CF" w:rsidP="7426A6E3" w:rsidRDefault="006824CF" w14:paraId="73371344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K_WO4</w:t>
            </w:r>
            <w:r w:rsidRPr="7426A6E3" w:rsidR="2663D7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6824CF" w:rsidR="006824CF" w:rsidTr="7426A6E3" w14:paraId="7675FA12" wp14:textId="77777777">
        <w:tc>
          <w:tcPr>
            <w:tcW w:w="1384" w:type="dxa"/>
            <w:tcMar/>
          </w:tcPr>
          <w:p w:rsidRPr="006824CF" w:rsidR="006824CF" w:rsidP="7426A6E3" w:rsidRDefault="006824CF" w14:paraId="41960800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079E4739" wp14:textId="77777777">
            <w:pPr>
              <w:pStyle w:val="Punktygwne"/>
              <w:spacing w:before="0" w:after="0" w:line="276" w:lineRule="auto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ROZRÓŻNIA PRZESŁANKI STOSOWANIA POSZCZEGÓLNYCH TRYBÓW UDZIELANIA ZAMÓWIEŃ</w:t>
            </w:r>
          </w:p>
        </w:tc>
        <w:tc>
          <w:tcPr>
            <w:tcW w:w="1524" w:type="dxa"/>
            <w:tcMar/>
          </w:tcPr>
          <w:p w:rsidRPr="00280A71" w:rsidR="006824CF" w:rsidP="7426A6E3" w:rsidRDefault="0037438D" w14:paraId="05F04C30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461597D7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K_WO3</w:t>
            </w:r>
            <w:r w:rsidRPr="7426A6E3" w:rsidR="2663D7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6824CF" w:rsidR="006824CF" w:rsidTr="7426A6E3" w14:paraId="1F3B3F53" wp14:textId="77777777">
        <w:tc>
          <w:tcPr>
            <w:tcW w:w="1384" w:type="dxa"/>
            <w:tcMar/>
          </w:tcPr>
          <w:p w:rsidRPr="006824CF" w:rsidR="006824CF" w:rsidP="7426A6E3" w:rsidRDefault="006824CF" w14:paraId="78C3198C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17664D2B" wp14:textId="77777777">
            <w:pPr>
              <w:pStyle w:val="Punktygwne"/>
              <w:spacing w:before="0" w:after="0" w:line="276" w:lineRule="auto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CHARAKTERYZUJE STATUS PODMIOTÓW BIORĄCYCH UDZIAŁ W PROCEDURACH PRZEWIDZIANYCH W USTAWIE</w:t>
            </w:r>
          </w:p>
        </w:tc>
        <w:tc>
          <w:tcPr>
            <w:tcW w:w="1524" w:type="dxa"/>
            <w:tcMar/>
          </w:tcPr>
          <w:p w:rsidRPr="00280A71" w:rsidR="006824CF" w:rsidP="7426A6E3" w:rsidRDefault="006824CF" w14:paraId="28078644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K_UO3</w:t>
            </w:r>
            <w:r w:rsidRPr="7426A6E3" w:rsidR="236816E2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6824CF" w:rsidR="006824CF" w:rsidTr="7426A6E3" w14:paraId="10B1841C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1384" w:type="dxa"/>
            <w:tcMar/>
          </w:tcPr>
          <w:p w:rsidRPr="006824CF" w:rsidR="006824CF" w:rsidP="7426A6E3" w:rsidRDefault="006824CF" w14:paraId="74357262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EK_05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1DB989DF" wp14:textId="77777777">
            <w:pPr>
              <w:pStyle w:val="Punktygwne"/>
              <w:spacing w:before="0" w:after="0" w:line="276" w:lineRule="auto"/>
              <w:jc w:val="both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WSKAZUJE PRZESŁANKI STOSOWANIA ŚRODKÓW OCHRONY PRAWNEJ I KONSEKWENCJE ICH STOSOWANIA</w:t>
            </w:r>
          </w:p>
        </w:tc>
        <w:tc>
          <w:tcPr>
            <w:tcW w:w="1524" w:type="dxa"/>
            <w:tcMar/>
          </w:tcPr>
          <w:p w:rsidRPr="00280A71" w:rsidR="006824CF" w:rsidP="7426A6E3" w:rsidRDefault="006824CF" w14:paraId="7C80B0A2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006824C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  <w:r w:rsidRPr="7426A6E3" w:rsidR="461597D7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K_WO3</w:t>
            </w:r>
            <w:r w:rsidRPr="7426A6E3" w:rsidR="2663D729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6824CF" w:rsidR="006824CF" w:rsidTr="7426A6E3" w14:paraId="11C8301B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1384" w:type="dxa"/>
            <w:tcMar/>
          </w:tcPr>
          <w:p w:rsidRPr="006824CF" w:rsidR="006824CF" w:rsidP="7426A6E3" w:rsidRDefault="006824CF" w14:paraId="139A5216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EK_06</w:t>
            </w:r>
          </w:p>
        </w:tc>
        <w:tc>
          <w:tcPr>
            <w:tcW w:w="6946" w:type="dxa"/>
            <w:tcMar/>
          </w:tcPr>
          <w:p w:rsidRPr="00DF5A86" w:rsidR="006824CF" w:rsidP="7426A6E3" w:rsidRDefault="006824CF" w14:paraId="6C503273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CHARAKTERYZUJE UMOWY W SPRAWACH UDZIELANIA ZAMÓWIENIA PUBLICZNEGO</w:t>
            </w:r>
            <w:r w:rsidRPr="7426A6E3" w:rsidR="5ACDB314">
              <w:rPr>
                <w:rFonts w:ascii="Corbel" w:hAnsi="Corbel" w:eastAsia="Corbel" w:cs="Corbel"/>
              </w:rPr>
              <w:t>, POTRAFI PRZYGOTOWAĆ SPECYFIKACJĘ WARUNKÓW ZAMÓWIENIA</w:t>
            </w:r>
          </w:p>
        </w:tc>
        <w:tc>
          <w:tcPr>
            <w:tcW w:w="1524" w:type="dxa"/>
            <w:tcMar/>
          </w:tcPr>
          <w:p w:rsidR="006824CF" w:rsidP="7426A6E3" w:rsidRDefault="0037438D" w14:paraId="1EB8A4BB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461597D7">
              <w:rPr>
                <w:rFonts w:ascii="Corbel" w:hAnsi="Corbel" w:eastAsia="Corbel" w:cs="Corbel"/>
              </w:rPr>
              <w:t>K_WO3</w:t>
            </w:r>
            <w:r w:rsidRPr="7426A6E3" w:rsidR="2663D729">
              <w:rPr>
                <w:rFonts w:ascii="Corbel" w:hAnsi="Corbel" w:eastAsia="Corbel" w:cs="Corbel"/>
              </w:rPr>
              <w:t xml:space="preserve"> </w:t>
            </w:r>
          </w:p>
          <w:p w:rsidRPr="00280A71" w:rsidR="00DF5A86" w:rsidP="7426A6E3" w:rsidRDefault="00DF5A86" w14:paraId="69B49A12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5ACDB314">
              <w:rPr>
                <w:rFonts w:ascii="Corbel" w:hAnsi="Corbel" w:eastAsia="Corbel" w:cs="Corbel"/>
              </w:rPr>
              <w:t>K_K05</w:t>
            </w:r>
          </w:p>
        </w:tc>
      </w:tr>
      <w:tr xmlns:wp14="http://schemas.microsoft.com/office/word/2010/wordml" w:rsidRPr="006824CF" w:rsidR="006824CF" w:rsidTr="7426A6E3" w14:paraId="0FEBA58D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84" w:type="dxa"/>
            <w:tcMar/>
          </w:tcPr>
          <w:p w:rsidRPr="006824CF" w:rsidR="006824CF" w:rsidP="7426A6E3" w:rsidRDefault="006824CF" w14:paraId="55CE86DB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EK_07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7E63AEA6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PREZENTUJE ZASADY ODPOWIEDZIALNOŚCI Z TYTUŁU NARUSZENIA PRZEPISÓW USTAWY</w:t>
            </w:r>
          </w:p>
        </w:tc>
        <w:tc>
          <w:tcPr>
            <w:tcW w:w="1524" w:type="dxa"/>
            <w:tcMar/>
          </w:tcPr>
          <w:p w:rsidRPr="00280A71" w:rsidR="006824CF" w:rsidP="7426A6E3" w:rsidRDefault="0037438D" w14:paraId="658AB6BC" wp14:textId="77777777">
            <w:pPr>
              <w:pStyle w:val="Punktygwne"/>
              <w:spacing w:before="0" w:after="0" w:line="276" w:lineRule="auto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461597D7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K_WO3</w:t>
            </w:r>
            <w:r w:rsidRPr="7426A6E3" w:rsidR="236816E2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</w:t>
            </w:r>
          </w:p>
          <w:p w:rsidR="006824CF" w:rsidP="7426A6E3" w:rsidRDefault="0037438D" w14:paraId="42595598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461597D7">
              <w:rPr>
                <w:rFonts w:ascii="Corbel" w:hAnsi="Corbel" w:eastAsia="Corbel" w:cs="Corbel"/>
              </w:rPr>
              <w:t>K_WO2</w:t>
            </w:r>
            <w:r w:rsidRPr="7426A6E3" w:rsidR="236816E2">
              <w:rPr>
                <w:rFonts w:ascii="Corbel" w:hAnsi="Corbel" w:eastAsia="Corbel" w:cs="Corbel"/>
              </w:rPr>
              <w:t xml:space="preserve"> </w:t>
            </w:r>
          </w:p>
          <w:p w:rsidRPr="00280A71" w:rsidR="00DF5A86" w:rsidP="7426A6E3" w:rsidRDefault="00DF5A86" w14:paraId="54E3E2D9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5ACDB314">
              <w:rPr>
                <w:rFonts w:ascii="Corbel" w:hAnsi="Corbel" w:eastAsia="Corbel" w:cs="Corbel"/>
              </w:rPr>
              <w:t>K_K01</w:t>
            </w:r>
          </w:p>
        </w:tc>
      </w:tr>
      <w:tr xmlns:wp14="http://schemas.microsoft.com/office/word/2010/wordml" w:rsidRPr="006824CF" w:rsidR="006824CF" w:rsidTr="7426A6E3" w14:paraId="1E7C336B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384" w:type="dxa"/>
            <w:tcMar/>
          </w:tcPr>
          <w:p w:rsidRPr="006824CF" w:rsidR="006824CF" w:rsidP="7426A6E3" w:rsidRDefault="006824CF" w14:paraId="30AC254F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  <w:b w:val="1"/>
                <w:bCs w:val="1"/>
              </w:rPr>
            </w:pPr>
            <w:r w:rsidRPr="7426A6E3" w:rsidR="006824CF">
              <w:rPr>
                <w:rFonts w:ascii="Corbel" w:hAnsi="Corbel" w:eastAsia="Corbel" w:cs="Corbel"/>
              </w:rPr>
              <w:t>EK_08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344BB4B8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ANALIZUJE ORZECZNICTWO KRAJOWEJ IZBY ODWOŁAWCZEJ ORAZ SĄDOWE W SRAWACH ZWIĄZANYCH ZPROBLEMATYKĄ STOSOWANIA USTAWY-PRAWO ZAMÓWIEŃ PUBLICZNYCH</w:t>
            </w:r>
          </w:p>
        </w:tc>
        <w:tc>
          <w:tcPr>
            <w:tcW w:w="1524" w:type="dxa"/>
            <w:tcMar/>
          </w:tcPr>
          <w:p w:rsidRPr="00280A71" w:rsidR="006824CF" w:rsidP="7426A6E3" w:rsidRDefault="006824CF" w14:paraId="2804ACE5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K</w:t>
            </w:r>
            <w:r w:rsidRPr="7426A6E3" w:rsidR="461597D7">
              <w:rPr>
                <w:rFonts w:ascii="Corbel" w:hAnsi="Corbel" w:eastAsia="Corbel" w:cs="Corbel"/>
              </w:rPr>
              <w:t>_UO3</w:t>
            </w:r>
          </w:p>
          <w:p w:rsidRPr="00280A71" w:rsidR="006824CF" w:rsidP="7426A6E3" w:rsidRDefault="006824CF" w14:paraId="024B3465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K_UO4</w:t>
            </w:r>
          </w:p>
        </w:tc>
      </w:tr>
      <w:tr xmlns:wp14="http://schemas.microsoft.com/office/word/2010/wordml" w:rsidRPr="006824CF" w:rsidR="006824CF" w:rsidTr="7426A6E3" w14:paraId="321D3CE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1384" w:type="dxa"/>
            <w:tcMar/>
          </w:tcPr>
          <w:p w:rsidRPr="006824CF" w:rsidR="006824CF" w:rsidP="7426A6E3" w:rsidRDefault="006824CF" w14:paraId="563D41BF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  <w:b w:val="1"/>
                <w:bCs w:val="1"/>
              </w:rPr>
            </w:pPr>
            <w:r w:rsidRPr="7426A6E3" w:rsidR="006824CF">
              <w:rPr>
                <w:rFonts w:ascii="Corbel" w:hAnsi="Corbel" w:eastAsia="Corbel" w:cs="Corbel"/>
              </w:rPr>
              <w:t>EK_09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6EB30F60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OCENIA SKUTECZNOŚĆ SYSTEMU ZAMÓWIEŃ PUBLICZNYCH</w:t>
            </w:r>
          </w:p>
        </w:tc>
        <w:tc>
          <w:tcPr>
            <w:tcW w:w="1524" w:type="dxa"/>
            <w:tcMar/>
          </w:tcPr>
          <w:p w:rsidRPr="00280A71" w:rsidR="006824CF" w:rsidP="7426A6E3" w:rsidRDefault="0037438D" w14:paraId="52AF733C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461597D7">
              <w:rPr>
                <w:rFonts w:ascii="Corbel" w:hAnsi="Corbel" w:eastAsia="Corbel" w:cs="Corbel"/>
              </w:rPr>
              <w:t>K_UO3</w:t>
            </w:r>
            <w:r w:rsidRPr="7426A6E3" w:rsidR="236816E2">
              <w:rPr>
                <w:rFonts w:ascii="Corbel" w:hAnsi="Corbel" w:eastAsia="Corbel" w:cs="Corbel"/>
              </w:rPr>
              <w:t xml:space="preserve"> </w:t>
            </w:r>
          </w:p>
          <w:p w:rsidRPr="00280A71" w:rsidR="006824CF" w:rsidP="7426A6E3" w:rsidRDefault="0037438D" w14:paraId="42273581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461597D7">
              <w:rPr>
                <w:rFonts w:ascii="Corbel" w:hAnsi="Corbel" w:eastAsia="Corbel" w:cs="Corbel"/>
              </w:rPr>
              <w:t>K_UO8</w:t>
            </w:r>
            <w:r w:rsidRPr="7426A6E3" w:rsidR="236816E2">
              <w:rPr>
                <w:rFonts w:ascii="Corbel" w:hAnsi="Corbel" w:eastAsia="Corbel" w:cs="Corbel"/>
              </w:rPr>
              <w:t xml:space="preserve"> </w:t>
            </w:r>
          </w:p>
          <w:p w:rsidRPr="00280A71" w:rsidR="006824CF" w:rsidP="7426A6E3" w:rsidRDefault="006824CF" w14:paraId="26AFD1E6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K_U13</w:t>
            </w:r>
          </w:p>
        </w:tc>
      </w:tr>
      <w:tr xmlns:wp14="http://schemas.microsoft.com/office/word/2010/wordml" w:rsidRPr="006824CF" w:rsidR="006824CF" w:rsidTr="7426A6E3" w14:paraId="5A14E546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1384" w:type="dxa"/>
            <w:tcMar/>
          </w:tcPr>
          <w:p w:rsidRPr="006824CF" w:rsidR="006824CF" w:rsidP="7426A6E3" w:rsidRDefault="006824CF" w14:paraId="7F7E1266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  <w:b w:val="1"/>
                <w:bCs w:val="1"/>
              </w:rPr>
            </w:pPr>
            <w:r w:rsidRPr="7426A6E3" w:rsidR="006824CF">
              <w:rPr>
                <w:rFonts w:ascii="Corbel" w:hAnsi="Corbel" w:eastAsia="Corbel" w:cs="Corbel"/>
              </w:rPr>
              <w:t>EK_10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17EF94ED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KWALIFIKUJE PRZYPADKI ORAZ SANKCJE Z TYTUŁU NARUSZENIA PRZEPISÓW USTAWY</w:t>
            </w:r>
          </w:p>
        </w:tc>
        <w:tc>
          <w:tcPr>
            <w:tcW w:w="1524" w:type="dxa"/>
            <w:tcMar/>
          </w:tcPr>
          <w:p w:rsidRPr="00280A71" w:rsidR="006824CF" w:rsidP="7426A6E3" w:rsidRDefault="0037438D" w14:paraId="28EEDDB6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461597D7">
              <w:rPr>
                <w:rFonts w:ascii="Corbel" w:hAnsi="Corbel" w:eastAsia="Corbel" w:cs="Corbel"/>
              </w:rPr>
              <w:t>K_U06</w:t>
            </w:r>
            <w:r w:rsidRPr="7426A6E3" w:rsidR="236816E2">
              <w:rPr>
                <w:rFonts w:ascii="Corbel" w:hAnsi="Corbel" w:eastAsia="Corbel" w:cs="Corbel"/>
              </w:rPr>
              <w:t xml:space="preserve"> </w:t>
            </w:r>
          </w:p>
          <w:p w:rsidRPr="004A0858" w:rsidR="006824CF" w:rsidP="7426A6E3" w:rsidRDefault="0037438D" w14:paraId="3AF0B0F0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461597D7">
              <w:rPr>
                <w:rFonts w:ascii="Corbel" w:hAnsi="Corbel" w:eastAsia="Corbel" w:cs="Corbel"/>
              </w:rPr>
              <w:t>K_U15</w:t>
            </w:r>
            <w:r w:rsidRPr="7426A6E3" w:rsidR="236816E2">
              <w:rPr>
                <w:rFonts w:ascii="Corbel" w:hAnsi="Corbel" w:eastAsia="Corbel" w:cs="Corbel"/>
              </w:rPr>
              <w:t xml:space="preserve"> </w:t>
            </w:r>
          </w:p>
        </w:tc>
      </w:tr>
      <w:tr xmlns:wp14="http://schemas.microsoft.com/office/word/2010/wordml" w:rsidRPr="006824CF" w:rsidR="006824CF" w:rsidTr="7426A6E3" w14:paraId="75E456FC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1384" w:type="dxa"/>
            <w:tcMar/>
          </w:tcPr>
          <w:p w:rsidRPr="006824CF" w:rsidR="006824CF" w:rsidP="7426A6E3" w:rsidRDefault="006824CF" w14:paraId="29FCE2A6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  <w:b w:val="1"/>
                <w:bCs w:val="1"/>
              </w:rPr>
            </w:pPr>
            <w:r w:rsidRPr="7426A6E3" w:rsidR="006824CF">
              <w:rPr>
                <w:rFonts w:ascii="Corbel" w:hAnsi="Corbel" w:eastAsia="Corbel" w:cs="Corbel"/>
              </w:rPr>
              <w:t>EK_11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49047486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ZACHOWUJE KRYTYCYZM W OCENIE ROZWIAZAŃ PRAWNYCH DOTYCZACYCH ZAMÓWIEN PUBLICZNYCH</w:t>
            </w:r>
          </w:p>
        </w:tc>
        <w:tc>
          <w:tcPr>
            <w:tcW w:w="1524" w:type="dxa"/>
            <w:tcMar/>
          </w:tcPr>
          <w:p w:rsidRPr="00280A71" w:rsidR="006824CF" w:rsidP="7426A6E3" w:rsidRDefault="0037438D" w14:paraId="3FF92165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461597D7">
              <w:rPr>
                <w:rFonts w:ascii="Corbel" w:hAnsi="Corbel" w:eastAsia="Corbel" w:cs="Corbel"/>
              </w:rPr>
              <w:t>K_KO2</w:t>
            </w:r>
            <w:r w:rsidRPr="7426A6E3" w:rsidR="236816E2">
              <w:rPr>
                <w:rFonts w:ascii="Corbel" w:hAnsi="Corbel" w:eastAsia="Corbel" w:cs="Corbel"/>
              </w:rPr>
              <w:t xml:space="preserve"> </w:t>
            </w:r>
          </w:p>
          <w:p w:rsidRPr="00280A71" w:rsidR="006824CF" w:rsidP="7426A6E3" w:rsidRDefault="006824CF" w14:paraId="23B8A1C2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K_KO7</w:t>
            </w:r>
          </w:p>
        </w:tc>
      </w:tr>
      <w:tr xmlns:wp14="http://schemas.microsoft.com/office/word/2010/wordml" w:rsidRPr="006824CF" w:rsidR="006824CF" w:rsidTr="7426A6E3" w14:paraId="4D839558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84" w:type="dxa"/>
            <w:tcMar/>
          </w:tcPr>
          <w:p w:rsidRPr="006824CF" w:rsidR="006824CF" w:rsidP="7426A6E3" w:rsidRDefault="006824CF" w14:paraId="0B097318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  <w:b w:val="1"/>
                <w:bCs w:val="1"/>
              </w:rPr>
            </w:pPr>
            <w:r w:rsidRPr="7426A6E3" w:rsidR="006824CF">
              <w:rPr>
                <w:rFonts w:ascii="Corbel" w:hAnsi="Corbel" w:eastAsia="Corbel" w:cs="Corbel"/>
              </w:rPr>
              <w:t>EK_12</w:t>
            </w:r>
          </w:p>
        </w:tc>
        <w:tc>
          <w:tcPr>
            <w:tcW w:w="6946" w:type="dxa"/>
            <w:tcMar/>
          </w:tcPr>
          <w:p w:rsidRPr="006824CF" w:rsidR="006824CF" w:rsidP="7426A6E3" w:rsidRDefault="006824CF" w14:paraId="3C1EF582" wp14:textId="77777777">
            <w:pPr>
              <w:pStyle w:val="Akapitzlist"/>
              <w:spacing w:after="0"/>
              <w:ind w:left="0"/>
              <w:jc w:val="both"/>
              <w:rPr>
                <w:rFonts w:ascii="Corbel" w:hAnsi="Corbel" w:eastAsia="Corbel" w:cs="Corbel"/>
              </w:rPr>
            </w:pPr>
            <w:r w:rsidRPr="7426A6E3" w:rsidR="006824CF">
              <w:rPr>
                <w:rFonts w:ascii="Corbel" w:hAnsi="Corbel" w:eastAsia="Corbel" w:cs="Corbel"/>
              </w:rPr>
              <w:t>DYSKUTUJE O WADACH I ZALETACH OBOWIĄZUJĄCEJ REGULACJI ZAMÓWIEŃ PUBLICZNYCH</w:t>
            </w:r>
          </w:p>
        </w:tc>
        <w:tc>
          <w:tcPr>
            <w:tcW w:w="1524" w:type="dxa"/>
            <w:tcMar/>
          </w:tcPr>
          <w:p w:rsidRPr="00280A71" w:rsidR="006824CF" w:rsidP="7426A6E3" w:rsidRDefault="0037438D" w14:paraId="36ADE62A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</w:rPr>
            </w:pPr>
            <w:r w:rsidRPr="7426A6E3" w:rsidR="461597D7">
              <w:rPr>
                <w:rFonts w:ascii="Corbel" w:hAnsi="Corbel" w:eastAsia="Corbel" w:cs="Corbel"/>
              </w:rPr>
              <w:t>K_KO6</w:t>
            </w:r>
          </w:p>
          <w:p w:rsidRPr="00280A71" w:rsidR="006824CF" w:rsidP="7426A6E3" w:rsidRDefault="0037438D" w14:paraId="10CE5CFE" wp14:textId="77777777">
            <w:pPr>
              <w:pStyle w:val="Akapitzlist"/>
              <w:spacing w:after="0"/>
              <w:ind w:left="0"/>
              <w:rPr>
                <w:rFonts w:ascii="Corbel" w:hAnsi="Corbel" w:eastAsia="Corbel" w:cs="Corbel"/>
              </w:rPr>
            </w:pPr>
            <w:r w:rsidRPr="7426A6E3" w:rsidR="461597D7">
              <w:rPr>
                <w:rFonts w:ascii="Corbel" w:hAnsi="Corbel" w:eastAsia="Corbel" w:cs="Corbel"/>
              </w:rPr>
              <w:t xml:space="preserve"> K_KO9</w:t>
            </w:r>
          </w:p>
        </w:tc>
      </w:tr>
    </w:tbl>
    <w:p xmlns:wp14="http://schemas.microsoft.com/office/word/2010/wordml" w:rsidRPr="009C54AE" w:rsidR="0085747A" w:rsidP="7426A6E3" w:rsidRDefault="0085747A" w14:paraId="62486C05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:rsidR="0085747A" w:rsidP="7426A6E3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sz w:val="24"/>
          <w:szCs w:val="24"/>
        </w:rPr>
      </w:pPr>
      <w:r w:rsidRPr="7426A6E3" w:rsidR="00675843">
        <w:rPr>
          <w:rFonts w:ascii="Corbel" w:hAnsi="Corbel" w:eastAsia="Corbel" w:cs="Corbel"/>
          <w:b w:val="1"/>
          <w:bCs w:val="1"/>
          <w:sz w:val="24"/>
          <w:szCs w:val="24"/>
        </w:rPr>
        <w:t>3.3</w:t>
      </w:r>
      <w:r w:rsidRPr="7426A6E3" w:rsidR="001D7B54">
        <w:rPr>
          <w:rFonts w:ascii="Corbel" w:hAnsi="Corbel" w:eastAsia="Corbel" w:cs="Corbel"/>
          <w:b w:val="1"/>
          <w:bCs w:val="1"/>
          <w:sz w:val="24"/>
          <w:szCs w:val="24"/>
        </w:rPr>
        <w:t xml:space="preserve"> </w:t>
      </w:r>
      <w:r w:rsidRPr="7426A6E3" w:rsidR="0085747A">
        <w:rPr>
          <w:rFonts w:ascii="Corbel" w:hAnsi="Corbel" w:eastAsia="Corbel" w:cs="Corbel"/>
          <w:b w:val="1"/>
          <w:bCs w:val="1"/>
          <w:sz w:val="24"/>
          <w:szCs w:val="24"/>
        </w:rPr>
        <w:t>T</w:t>
      </w:r>
      <w:r w:rsidRPr="7426A6E3" w:rsidR="001D7B54">
        <w:rPr>
          <w:rFonts w:ascii="Corbel" w:hAnsi="Corbel" w:eastAsia="Corbel" w:cs="Corbel"/>
          <w:b w:val="1"/>
          <w:bCs w:val="1"/>
          <w:sz w:val="24"/>
          <w:szCs w:val="24"/>
        </w:rPr>
        <w:t xml:space="preserve">reści programowe </w:t>
      </w:r>
      <w:r w:rsidRPr="7426A6E3" w:rsidR="007327BD">
        <w:rPr>
          <w:rFonts w:ascii="Corbel" w:hAnsi="Corbel" w:eastAsia="Corbel" w:cs="Corbel"/>
          <w:sz w:val="24"/>
          <w:szCs w:val="24"/>
        </w:rPr>
        <w:t xml:space="preserve">  </w:t>
      </w:r>
    </w:p>
    <w:p xmlns:wp14="http://schemas.microsoft.com/office/word/2010/wordml" w:rsidRPr="009C54AE" w:rsidR="00C31277" w:rsidP="7426A6E3" w:rsidRDefault="00C31277" w14:paraId="4101652C" wp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b w:val="1"/>
          <w:bCs w:val="1"/>
          <w:sz w:val="24"/>
          <w:szCs w:val="24"/>
        </w:rPr>
      </w:pPr>
    </w:p>
    <w:p xmlns:wp14="http://schemas.microsoft.com/office/word/2010/wordml" w:rsidRPr="009C54AE" w:rsidR="0085747A" w:rsidP="7426A6E3" w:rsidRDefault="0085747A" w14:paraId="7D0EF860" wp14:textId="46278F4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eastAsia="Corbel" w:cs="Corbel"/>
          <w:sz w:val="24"/>
          <w:szCs w:val="24"/>
        </w:rPr>
      </w:pPr>
      <w:r w:rsidRPr="7426A6E3" w:rsidR="0085747A">
        <w:rPr>
          <w:rFonts w:ascii="Corbel" w:hAnsi="Corbel" w:eastAsia="Corbel" w:cs="Corbel"/>
          <w:sz w:val="24"/>
          <w:szCs w:val="24"/>
        </w:rPr>
        <w:t xml:space="preserve">Problematyka wykładu </w:t>
      </w:r>
      <w:r w:rsidRPr="7426A6E3" w:rsidR="27B2E78F">
        <w:rPr>
          <w:rFonts w:ascii="Corbel" w:hAnsi="Corbel" w:eastAsia="Corbel" w:cs="Corbel"/>
          <w:sz w:val="24"/>
          <w:szCs w:val="24"/>
        </w:rPr>
        <w:t>- nie dotyczy</w:t>
      </w:r>
    </w:p>
    <w:p w:rsidR="27B2E78F" w:rsidP="7426A6E3" w:rsidRDefault="27B2E78F" w14:paraId="3BDA3B7B" w14:textId="3A79D50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eastAsia="Corbel" w:cs="Corbel"/>
          <w:sz w:val="24"/>
          <w:szCs w:val="24"/>
        </w:rPr>
      </w:pPr>
      <w:r w:rsidRPr="7426A6E3" w:rsidR="27B2E78F">
        <w:rPr>
          <w:rFonts w:ascii="Corbel" w:hAnsi="Corbel" w:eastAsia="Corbel" w:cs="Corbel"/>
          <w:sz w:val="24"/>
          <w:szCs w:val="24"/>
        </w:rPr>
        <w:t>Problematyka ćwiczeń audytoryjnych, konwersatoryjnych, laboratoryjnych, zajęć praktycznych</w:t>
      </w:r>
    </w:p>
    <w:p xmlns:wp14="http://schemas.microsoft.com/office/word/2010/wordml" w:rsidRPr="009C54AE" w:rsidR="00675843" w:rsidP="7426A6E3" w:rsidRDefault="00675843" w14:paraId="4B99056E" wp14:textId="77777777">
      <w:pPr>
        <w:pStyle w:val="Akapitzlist"/>
        <w:spacing w:after="120" w:line="240" w:lineRule="auto"/>
        <w:ind w:left="1080"/>
        <w:jc w:val="both"/>
        <w:rPr>
          <w:rFonts w:ascii="Corbel" w:hAnsi="Corbel" w:eastAsia="Corbel" w:cs="Corbel"/>
          <w:sz w:val="24"/>
          <w:szCs w:val="24"/>
        </w:rPr>
      </w:pPr>
    </w:p>
    <w:tbl>
      <w:tblPr>
        <w:tblW w:w="992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6"/>
        <w:gridCol w:w="8080"/>
        <w:gridCol w:w="992"/>
        <w:gridCol w:w="425"/>
      </w:tblGrid>
      <w:tr xmlns:wp14="http://schemas.microsoft.com/office/word/2010/wordml" w:rsidRPr="00AF4A52" w:rsidR="00C31277" w:rsidTr="7426A6E3" w14:paraId="587EA2A8" wp14:textId="77777777">
        <w:tc>
          <w:tcPr>
            <w:tcW w:w="9923" w:type="dxa"/>
            <w:gridSpan w:val="4"/>
            <w:tcMar/>
          </w:tcPr>
          <w:p w:rsidRPr="00AF4A52" w:rsidR="00C31277" w:rsidP="7426A6E3" w:rsidRDefault="00C31277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</w:rPr>
            </w:pPr>
            <w:r w:rsidRPr="7426A6E3" w:rsidR="15EB8073">
              <w:rPr>
                <w:rFonts w:ascii="Corbel" w:hAnsi="Corbel" w:eastAsia="Corbel" w:cs="Corbel"/>
              </w:rPr>
              <w:t>Treści merytoryczne</w:t>
            </w:r>
          </w:p>
        </w:tc>
      </w:tr>
      <w:tr xmlns:wp14="http://schemas.microsoft.com/office/word/2010/wordml" w:rsidRPr="00AF4A52" w:rsidR="00C31277" w:rsidTr="7426A6E3" w14:paraId="0E8471AE" wp14:textId="77777777">
        <w:trPr>
          <w:trHeight w:val="1265"/>
        </w:trPr>
        <w:tc>
          <w:tcPr>
            <w:tcW w:w="9923" w:type="dxa"/>
            <w:gridSpan w:val="4"/>
            <w:tcMar/>
          </w:tcPr>
          <w:tbl>
            <w:tblPr>
              <w:tblW w:w="4664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8079"/>
              <w:gridCol w:w="966"/>
            </w:tblGrid>
            <w:tr w:rsidRPr="00C31277" w:rsidR="00C31277" w:rsidTr="7426A6E3" w14:paraId="4F0889B1" wp14:textId="77777777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  <w:tcMar/>
                </w:tcPr>
                <w:p w:rsidRPr="00C31277" w:rsidR="00C31277" w:rsidP="7426A6E3" w:rsidRDefault="002C68E2" w14:paraId="3818F2C5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002C68E2">
                    <w:rPr>
                      <w:rFonts w:ascii="Corbel" w:hAnsi="Corbel" w:eastAsia="Corbel" w:cs="Corbel"/>
                      <w:b w:val="1"/>
                      <w:bCs w:val="1"/>
                    </w:rPr>
                    <w:t>K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</w:rPr>
                    <w:t>1</w:t>
                  </w:r>
                  <w:r w:rsidRPr="7426A6E3" w:rsidR="15EB8073">
                    <w:rPr>
                      <w:rFonts w:ascii="Corbel" w:hAnsi="Corbel" w:eastAsia="Corbel" w:cs="Corbel"/>
                    </w:rPr>
                    <w:t>-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 xml:space="preserve"> Pojęcie prawa zamówień publicznych i jego rola w gospodarce. Instrumenty prawne regulujące system zamówień publicznych w Polsce i ich ewolucja. Instrumenty prawne regulujące system zamówień publicznych w Unii Europejskiej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  <w:tcMar/>
                </w:tcPr>
                <w:p w:rsidRPr="00C31277" w:rsidR="00C31277" w:rsidP="7426A6E3" w:rsidRDefault="00C31277" w14:paraId="7144751B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 w:eastAsia="Corbel" w:cs="Corbel"/>
                    </w:rPr>
                  </w:pPr>
                  <w:r w:rsidRPr="7426A6E3" w:rsidR="15EB8073">
                    <w:rPr>
                      <w:rFonts w:ascii="Corbel" w:hAnsi="Corbel" w:eastAsia="Corbel" w:cs="Corbel"/>
                    </w:rPr>
                    <w:t>2</w:t>
                  </w:r>
                </w:p>
              </w:tc>
            </w:tr>
            <w:tr w:rsidRPr="00C31277" w:rsidR="00C31277" w:rsidTr="7426A6E3" w14:paraId="606B42DD" wp14:textId="77777777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  <w:tcMar/>
                </w:tcPr>
                <w:p w:rsidRPr="00C31277" w:rsidR="00C31277" w:rsidP="7426A6E3" w:rsidRDefault="002C68E2" w14:paraId="395DF978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002C68E2">
                    <w:rPr>
                      <w:rFonts w:ascii="Corbel" w:hAnsi="Corbel" w:eastAsia="Corbel" w:cs="Corbel"/>
                      <w:b w:val="1"/>
                      <w:bCs w:val="1"/>
                    </w:rPr>
                    <w:t>K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</w:rPr>
                    <w:t>2</w:t>
                  </w:r>
                  <w:r w:rsidRPr="7426A6E3" w:rsidR="15EB8073">
                    <w:rPr>
                      <w:rFonts w:ascii="Corbel" w:hAnsi="Corbel" w:eastAsia="Corbel" w:cs="Corbel"/>
                    </w:rPr>
                    <w:t>-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  <w:lang w:eastAsia="pl-PL"/>
                    </w:rPr>
                    <w:t xml:space="preserve"> 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 xml:space="preserve">Zakres podmiotowy ustawy i 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przedmiot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 xml:space="preserve">owy stosowania ustawy; dostawy, 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roboty budowlane, usługi</w:t>
                  </w:r>
                </w:p>
                <w:p w:rsidRPr="00C31277" w:rsidR="00C31277" w:rsidP="7426A6E3" w:rsidRDefault="00C31277" w14:paraId="5A53257B" wp14:textId="77777777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wyłączenia stosowania ustawy</w:t>
                  </w:r>
                  <w:r w:rsidRPr="7426A6E3" w:rsidR="23FBCA7F">
                    <w:rPr>
                      <w:rFonts w:ascii="Corbel" w:hAnsi="Corbel" w:eastAsia="Corbel" w:cs="Corbel"/>
                      <w:lang w:eastAsia="pl-PL"/>
                    </w:rPr>
                    <w:t xml:space="preserve"> 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(całkowite i częściowe)</w:t>
                  </w:r>
                </w:p>
                <w:p w:rsidRPr="00C31277" w:rsidR="00C31277" w:rsidP="7426A6E3" w:rsidRDefault="00C31277" w14:paraId="11ECD656" wp14:textId="77777777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 xml:space="preserve">progi kwotowe </w:t>
                  </w:r>
                </w:p>
                <w:p w:rsidRPr="00DB6391" w:rsidR="00C31277" w:rsidP="7426A6E3" w:rsidRDefault="00C31277" w14:paraId="68B60677" wp14:textId="77777777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zamówienia wielorodzajowe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  <w:tcMar/>
                </w:tcPr>
                <w:p w:rsidRPr="00C31277" w:rsidR="00C31277" w:rsidP="7426A6E3" w:rsidRDefault="00C31277" w14:paraId="649841BE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 w:eastAsia="Corbel" w:cs="Corbel"/>
                    </w:rPr>
                  </w:pPr>
                  <w:r w:rsidRPr="7426A6E3" w:rsidR="15EB8073">
                    <w:rPr>
                      <w:rFonts w:ascii="Corbel" w:hAnsi="Corbel" w:eastAsia="Corbel" w:cs="Corbel"/>
                    </w:rPr>
                    <w:t>1</w:t>
                  </w:r>
                </w:p>
              </w:tc>
            </w:tr>
            <w:tr w:rsidRPr="00C31277" w:rsidR="00C31277" w:rsidTr="7426A6E3" w14:paraId="6C6185FD" wp14:textId="77777777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  <w:tcMar/>
                </w:tcPr>
                <w:p w:rsidRPr="00C31277" w:rsidR="00C31277" w:rsidP="7426A6E3" w:rsidRDefault="002C68E2" w14:paraId="6A483437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002C68E2">
                    <w:rPr>
                      <w:rFonts w:ascii="Corbel" w:hAnsi="Corbel" w:eastAsia="Corbel" w:cs="Corbel"/>
                      <w:b w:val="1"/>
                      <w:bCs w:val="1"/>
                    </w:rPr>
                    <w:t>K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</w:rPr>
                    <w:t>3</w:t>
                  </w:r>
                  <w:r w:rsidRPr="7426A6E3" w:rsidR="15EB8073">
                    <w:rPr>
                      <w:rFonts w:ascii="Corbel" w:hAnsi="Corbel" w:eastAsia="Corbel" w:cs="Corbel"/>
                    </w:rPr>
                    <w:t>-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  <w:lang w:eastAsia="pl-PL"/>
                    </w:rPr>
                    <w:t xml:space="preserve"> 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</w:rPr>
                    <w:t>-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  <w:lang w:eastAsia="pl-PL"/>
                    </w:rPr>
                    <w:t xml:space="preserve"> 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Zasady udzielania zamówień; zasada prymatu trybów przetargowych, równości przedsiębiorców, jawnoś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 xml:space="preserve">ci, 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przejrzystości, bezstronności i obiektywizmu, pisemności, uczciwej konkurencji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  <w:tcMar/>
                </w:tcPr>
                <w:p w:rsidRPr="00C31277" w:rsidR="00C31277" w:rsidP="7426A6E3" w:rsidRDefault="00C31277" w14:paraId="78E884CA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 w:eastAsia="Corbel" w:cs="Corbel"/>
                    </w:rPr>
                  </w:pPr>
                  <w:r w:rsidRPr="7426A6E3" w:rsidR="15EB8073">
                    <w:rPr>
                      <w:rFonts w:ascii="Corbel" w:hAnsi="Corbel" w:eastAsia="Corbel" w:cs="Corbel"/>
                    </w:rPr>
                    <w:t>2</w:t>
                  </w:r>
                </w:p>
              </w:tc>
            </w:tr>
            <w:tr w:rsidRPr="00C31277" w:rsidR="00C31277" w:rsidTr="7426A6E3" w14:paraId="44814E82" wp14:textId="77777777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  <w:tcMar/>
                </w:tcPr>
                <w:p w:rsidRPr="00C31277" w:rsidR="00C31277" w:rsidP="7426A6E3" w:rsidRDefault="002C68E2" w14:paraId="482BF857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</w:rPr>
                  </w:pPr>
                  <w:r w:rsidRPr="7426A6E3" w:rsidR="002C68E2">
                    <w:rPr>
                      <w:rFonts w:ascii="Corbel" w:hAnsi="Corbel" w:eastAsia="Corbel" w:cs="Corbel"/>
                      <w:b w:val="1"/>
                      <w:bCs w:val="1"/>
                    </w:rPr>
                    <w:t>K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</w:rPr>
                    <w:t>4</w:t>
                  </w:r>
                  <w:r w:rsidRPr="7426A6E3" w:rsidR="15EB8073">
                    <w:rPr>
                      <w:rFonts w:ascii="Corbel" w:hAnsi="Corbel" w:eastAsia="Corbel" w:cs="Corbel"/>
                    </w:rPr>
                    <w:t>-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 xml:space="preserve">Tryby udzielania zamówień; przetarg nieograniczony, ograniczony, negocjacje z ogłoszeniem, negocjacje bez ogłoszenia, dialog konkurencyjny, zamówienie z wolnej ręki, zapytanie o cenę, licytacja elektroniczna 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  <w:tcMar/>
                </w:tcPr>
                <w:p w:rsidRPr="00C31277" w:rsidR="00C31277" w:rsidP="7426A6E3" w:rsidRDefault="00C31277" w14:paraId="7842F596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 w:eastAsia="Corbel" w:cs="Corbel"/>
                    </w:rPr>
                  </w:pPr>
                  <w:r w:rsidRPr="7426A6E3" w:rsidR="15EB8073">
                    <w:rPr>
                      <w:rFonts w:ascii="Corbel" w:hAnsi="Corbel" w:eastAsia="Corbel" w:cs="Corbel"/>
                    </w:rPr>
                    <w:t>2</w:t>
                  </w:r>
                </w:p>
              </w:tc>
            </w:tr>
            <w:tr w:rsidRPr="00C31277" w:rsidR="00C31277" w:rsidTr="7426A6E3" w14:paraId="2BA3FA16" wp14:textId="77777777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  <w:tcMar/>
                </w:tcPr>
                <w:p w:rsidRPr="00C31277" w:rsidR="00C31277" w:rsidP="7426A6E3" w:rsidRDefault="002C68E2" w14:paraId="4E0065E3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002C68E2">
                    <w:rPr>
                      <w:rFonts w:ascii="Corbel" w:hAnsi="Corbel" w:eastAsia="Corbel" w:cs="Corbel"/>
                      <w:b w:val="1"/>
                      <w:bCs w:val="1"/>
                    </w:rPr>
                    <w:t>K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</w:rPr>
                    <w:t>5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 xml:space="preserve"> Przygotowanie postępowania o udzielenie zamówienia publicznego; opis przedmiotu zamówienia, ustalenie wartości zamówienia, specyfikacja istotnych warunków zamówienia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  <w:tcMar/>
                </w:tcPr>
                <w:p w:rsidRPr="00C31277" w:rsidR="00C31277" w:rsidP="7426A6E3" w:rsidRDefault="00C31277" w14:paraId="56B20A0C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 w:eastAsia="Corbel" w:cs="Corbel"/>
                    </w:rPr>
                  </w:pPr>
                  <w:r w:rsidRPr="7426A6E3" w:rsidR="15EB8073">
                    <w:rPr>
                      <w:rFonts w:ascii="Corbel" w:hAnsi="Corbel" w:eastAsia="Corbel" w:cs="Corbel"/>
                    </w:rPr>
                    <w:t>1</w:t>
                  </w:r>
                </w:p>
              </w:tc>
            </w:tr>
            <w:tr w:rsidRPr="00C31277" w:rsidR="00C31277" w:rsidTr="7426A6E3" w14:paraId="4478D5AD" wp14:textId="77777777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  <w:tcMar/>
                </w:tcPr>
                <w:p w:rsidRPr="00C31277" w:rsidR="00C31277" w:rsidP="7426A6E3" w:rsidRDefault="002C68E2" w14:paraId="1C5E24EC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002C68E2">
                    <w:rPr>
                      <w:rFonts w:ascii="Corbel" w:hAnsi="Corbel" w:eastAsia="Corbel" w:cs="Corbel"/>
                      <w:b w:val="1"/>
                      <w:bCs w:val="1"/>
                    </w:rPr>
                    <w:t>K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</w:rPr>
                    <w:t>6-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  <w:lang w:eastAsia="pl-PL"/>
                    </w:rPr>
                    <w:t xml:space="preserve"> 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Postępowanie o udzielenie zamówienia publicznego</w:t>
                  </w:r>
                </w:p>
                <w:p w:rsidRPr="00C31277" w:rsidR="00C31277" w:rsidP="7426A6E3" w:rsidRDefault="00C31277" w14:paraId="0D50F3D5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obowiązki zamawiającego</w:t>
                  </w:r>
                </w:p>
                <w:p w:rsidRPr="00C31277" w:rsidR="00C31277" w:rsidP="7426A6E3" w:rsidRDefault="00C31277" w14:paraId="7BB619EF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wspólne udzielanie zamówienia</w:t>
                  </w:r>
                </w:p>
                <w:p w:rsidRPr="00C31277" w:rsidR="00C31277" w:rsidP="7426A6E3" w:rsidRDefault="00C31277" w14:paraId="56DFB0A5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podwykonawstwo</w:t>
                  </w:r>
                </w:p>
                <w:p w:rsidRPr="00C31277" w:rsidR="00C31277" w:rsidP="7426A6E3" w:rsidRDefault="00C31277" w14:paraId="06C3A5CE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wyłączenie osób wykonujących czynności w postępowaniu</w:t>
                  </w:r>
                </w:p>
                <w:p w:rsidRPr="00C31277" w:rsidR="00C31277" w:rsidP="7426A6E3" w:rsidRDefault="00C31277" w14:paraId="34BD9FA5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komisja przetargowa</w:t>
                  </w:r>
                </w:p>
                <w:p w:rsidRPr="00C31277" w:rsidR="00C31277" w:rsidP="7426A6E3" w:rsidRDefault="00C31277" w14:paraId="42695FDF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dopuszczalność ubiegania się o zamówienie</w:t>
                  </w:r>
                </w:p>
                <w:p w:rsidRPr="00DB6391" w:rsidR="00C31277" w:rsidP="7426A6E3" w:rsidRDefault="00C31277" w14:paraId="20877AAC" wp14:textId="77777777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wykluczenie wykonawców</w:t>
                  </w:r>
                </w:p>
              </w:tc>
              <w:tc>
                <w:tcPr>
                  <w:tcW w:w="534" w:type="pct"/>
                  <w:tcBorders>
                    <w:bottom w:val="single" w:color="auto" w:sz="4" w:space="0"/>
                  </w:tcBorders>
                  <w:shd w:val="clear" w:color="auto" w:fill="FFFFFF" w:themeFill="background1"/>
                  <w:tcMar/>
                </w:tcPr>
                <w:p w:rsidRPr="00C31277" w:rsidR="00C31277" w:rsidP="7426A6E3" w:rsidRDefault="00C31277" w14:paraId="2CC21B90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 w:eastAsia="Corbel" w:cs="Corbel"/>
                    </w:rPr>
                  </w:pPr>
                  <w:r w:rsidRPr="7426A6E3" w:rsidR="15EB8073">
                    <w:rPr>
                      <w:rFonts w:ascii="Corbel" w:hAnsi="Corbel" w:eastAsia="Corbel" w:cs="Corbel"/>
                    </w:rPr>
                    <w:t>2</w:t>
                  </w:r>
                </w:p>
              </w:tc>
            </w:tr>
            <w:tr w:rsidRPr="00C31277" w:rsidR="00C31277" w:rsidTr="7426A6E3" w14:paraId="4E56E8B9" wp14:textId="77777777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  <w:tcMar/>
                </w:tcPr>
                <w:p w:rsidRPr="00C31277" w:rsidR="00C31277" w:rsidP="7426A6E3" w:rsidRDefault="002C68E2" w14:paraId="4902E09B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b w:val="1"/>
                      <w:bCs w:val="1"/>
                    </w:rPr>
                  </w:pPr>
                  <w:r w:rsidRPr="7426A6E3" w:rsidR="002C68E2">
                    <w:rPr>
                      <w:rFonts w:ascii="Corbel" w:hAnsi="Corbel" w:eastAsia="Corbel" w:cs="Corbel"/>
                      <w:b w:val="1"/>
                      <w:bCs w:val="1"/>
                    </w:rPr>
                    <w:t>K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</w:rPr>
                    <w:t>7-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 xml:space="preserve"> Umowy w sprawie zamówień publicznych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  <w:tcMar/>
                </w:tcPr>
                <w:p w:rsidRPr="00C31277" w:rsidR="00C31277" w:rsidP="7426A6E3" w:rsidRDefault="00C31277" w14:paraId="138328F9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 w:eastAsia="Corbel" w:cs="Corbel"/>
                    </w:rPr>
                  </w:pPr>
                  <w:r w:rsidRPr="7426A6E3" w:rsidR="15EB8073">
                    <w:rPr>
                      <w:rFonts w:ascii="Corbel" w:hAnsi="Corbel" w:eastAsia="Corbel" w:cs="Corbel"/>
                    </w:rPr>
                    <w:t>2</w:t>
                  </w:r>
                </w:p>
              </w:tc>
            </w:tr>
            <w:tr w:rsidRPr="00C31277" w:rsidR="00C31277" w:rsidTr="7426A6E3" w14:paraId="76F0EB36" wp14:textId="77777777">
              <w:trPr>
                <w:jc w:val="center"/>
              </w:trPr>
              <w:tc>
                <w:tcPr>
                  <w:tcW w:w="4466" w:type="pct"/>
                  <w:tcBorders>
                    <w:bottom w:val="nil"/>
                  </w:tcBorders>
                  <w:shd w:val="clear" w:color="auto" w:fill="FFFFFF" w:themeFill="background1"/>
                  <w:tcMar/>
                </w:tcPr>
                <w:p w:rsidRPr="00C31277" w:rsidR="00C31277" w:rsidP="7426A6E3" w:rsidRDefault="002C68E2" w14:paraId="1AB49F28" wp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002C68E2">
                    <w:rPr>
                      <w:rFonts w:ascii="Corbel" w:hAnsi="Corbel" w:eastAsia="Corbel" w:cs="Corbel"/>
                      <w:b w:val="1"/>
                      <w:bCs w:val="1"/>
                    </w:rPr>
                    <w:t>K</w:t>
                  </w:r>
                  <w:r w:rsidRPr="7426A6E3" w:rsidR="15EB8073">
                    <w:rPr>
                      <w:rFonts w:ascii="Corbel" w:hAnsi="Corbel" w:eastAsia="Corbel" w:cs="Corbel"/>
                      <w:b w:val="1"/>
                      <w:bCs w:val="1"/>
                    </w:rPr>
                    <w:t>8-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 xml:space="preserve"> Środki ochrony prawnej</w:t>
                  </w:r>
                </w:p>
                <w:p w:rsidRPr="00C31277" w:rsidR="00C31277" w:rsidP="7426A6E3" w:rsidRDefault="00C31277" w14:paraId="3127B2F6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ewolucja systemu środków ochrony prawnej</w:t>
                  </w:r>
                </w:p>
                <w:p w:rsidRPr="00C31277" w:rsidR="00C31277" w:rsidP="7426A6E3" w:rsidRDefault="00C31277" w14:paraId="275D8A94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rodzaje środków ochrony prawnej</w:t>
                  </w:r>
                </w:p>
                <w:p w:rsidRPr="00C31277" w:rsidR="00C31277" w:rsidP="7426A6E3" w:rsidRDefault="00C31277" w14:paraId="3F00ABE8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podmioty upoważnione do wnoszenia środków odwoławczych</w:t>
                  </w:r>
                </w:p>
                <w:p w:rsidRPr="00C31277" w:rsidR="00C31277" w:rsidP="7426A6E3" w:rsidRDefault="00C31277" w14:paraId="04F5098F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zasady postępowania odwoławczego</w:t>
                  </w:r>
                </w:p>
                <w:p w:rsidR="00DB6391" w:rsidP="7426A6E3" w:rsidRDefault="00C31277" w14:paraId="437416AB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podmioty rozpoznające środki odwoławcze</w:t>
                  </w:r>
                </w:p>
                <w:p w:rsidRPr="00DB6391" w:rsidR="00C31277" w:rsidP="7426A6E3" w:rsidRDefault="00DB6391" w14:paraId="3061C025" wp14:textId="77777777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eastAsia="Corbel" w:cs="Corbel"/>
                      <w:lang w:eastAsia="pl-PL"/>
                    </w:rPr>
                  </w:pPr>
                  <w:r w:rsidRPr="7426A6E3" w:rsidR="23FBCA7F">
                    <w:rPr>
                      <w:rFonts w:ascii="Corbel" w:hAnsi="Corbel" w:eastAsia="Corbel" w:cs="Corbel"/>
                      <w:lang w:eastAsia="pl-PL"/>
                    </w:rPr>
                    <w:t>k</w:t>
                  </w:r>
                  <w:r w:rsidRPr="7426A6E3" w:rsidR="15EB8073">
                    <w:rPr>
                      <w:rFonts w:ascii="Corbel" w:hAnsi="Corbel" w:eastAsia="Corbel" w:cs="Corbel"/>
                      <w:lang w:eastAsia="pl-PL"/>
                    </w:rPr>
                    <w:t>ontrola udzielania zamówień publicznych.</w:t>
                  </w:r>
                </w:p>
              </w:tc>
              <w:tc>
                <w:tcPr>
                  <w:tcW w:w="534" w:type="pct"/>
                  <w:tcBorders>
                    <w:bottom w:val="nil"/>
                    <w:right w:val="single" w:color="auto" w:sz="4" w:space="0"/>
                  </w:tcBorders>
                  <w:shd w:val="clear" w:color="auto" w:fill="FFFFFF" w:themeFill="background1"/>
                  <w:tcMar/>
                </w:tcPr>
                <w:p w:rsidRPr="00C31277" w:rsidR="00C31277" w:rsidP="7426A6E3" w:rsidRDefault="00C31277" w14:paraId="5FCD5EC4" wp14:textId="77777777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 w:eastAsia="Corbel" w:cs="Corbel"/>
                    </w:rPr>
                  </w:pPr>
                  <w:r w:rsidRPr="7426A6E3" w:rsidR="15EB8073">
                    <w:rPr>
                      <w:rFonts w:ascii="Corbel" w:hAnsi="Corbel" w:eastAsia="Corbel" w:cs="Corbel"/>
                    </w:rPr>
                    <w:t>3</w:t>
                  </w:r>
                </w:p>
              </w:tc>
            </w:tr>
          </w:tbl>
          <w:p w:rsidRPr="00AF4A52" w:rsidR="00C31277" w:rsidP="7426A6E3" w:rsidRDefault="00C31277" w14:paraId="1299C43A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</w:rPr>
            </w:pPr>
          </w:p>
        </w:tc>
      </w:tr>
      <w:tr xmlns:wp14="http://schemas.microsoft.com/office/word/2010/wordml" w:rsidRPr="00AF4A52" w:rsidR="00296620" w:rsidTr="7426A6E3" w14:paraId="54956643" wp14:textId="77777777">
        <w:trPr>
          <w:trHeight w:val="242"/>
        </w:trPr>
        <w:tc>
          <w:tcPr>
            <w:tcW w:w="426" w:type="dxa"/>
            <w:tcBorders>
              <w:bottom w:val="single" w:color="auto" w:sz="4" w:space="0"/>
            </w:tcBorders>
            <w:tcMar/>
          </w:tcPr>
          <w:p w:rsidRPr="006216E6" w:rsidR="00296620" w:rsidP="7426A6E3" w:rsidRDefault="00296620" w14:paraId="4DDBEF00" wp14:textId="77777777">
            <w:pPr>
              <w:autoSpaceDE w:val="0"/>
              <w:autoSpaceDN w:val="0"/>
              <w:adjustRightInd w:val="0"/>
              <w:rPr>
                <w:rFonts w:ascii="Corbel" w:hAnsi="Corbel" w:eastAsia="Corbel" w:cs="Corbe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8080" w:type="dxa"/>
            <w:tcBorders>
              <w:bottom w:val="single" w:color="auto" w:sz="4" w:space="0"/>
            </w:tcBorders>
            <w:tcMar/>
          </w:tcPr>
          <w:p w:rsidRPr="008E18A7" w:rsidR="00296620" w:rsidP="7426A6E3" w:rsidRDefault="00296620" w14:paraId="3D4B272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Corbel" w:cs="Corbel"/>
                <w:sz w:val="18"/>
                <w:szCs w:val="18"/>
              </w:rPr>
            </w:pPr>
            <w:r w:rsidRPr="7426A6E3" w:rsidR="00296620">
              <w:rPr>
                <w:rFonts w:ascii="Corbel" w:hAnsi="Corbel" w:eastAsia="Corbel" w:cs="Corbel"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</w:tcPr>
          <w:p w:rsidR="00296620" w:rsidP="7426A6E3" w:rsidRDefault="00296620" w14:paraId="423D4B9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Corbel" w:cs="Corbel"/>
                <w:b w:val="1"/>
                <w:bCs w:val="1"/>
                <w:sz w:val="18"/>
                <w:szCs w:val="18"/>
              </w:rPr>
            </w:pPr>
            <w:r w:rsidRPr="7426A6E3" w:rsidR="00296620">
              <w:rPr>
                <w:rFonts w:ascii="Corbel" w:hAnsi="Corbel" w:eastAsia="Corbel" w:cs="Corbel"/>
                <w:b w:val="1"/>
                <w:bCs w:val="1"/>
              </w:rPr>
              <w:t>15</w:t>
            </w:r>
          </w:p>
        </w:tc>
        <w:tc>
          <w:tcPr>
            <w:tcW w:w="425" w:type="dxa"/>
            <w:tcBorders>
              <w:bottom w:val="single" w:color="auto" w:sz="4" w:space="0"/>
            </w:tcBorders>
            <w:tcMar/>
          </w:tcPr>
          <w:p w:rsidRPr="00296620" w:rsidR="00296620" w:rsidP="7426A6E3" w:rsidRDefault="00296620" w14:paraId="3461D77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Corbel" w:cs="Corbel"/>
                <w:b w:val="1"/>
                <w:bCs w:val="1"/>
              </w:rPr>
            </w:pPr>
          </w:p>
        </w:tc>
      </w:tr>
    </w:tbl>
    <w:p xmlns:wp14="http://schemas.microsoft.com/office/word/2010/wordml" w:rsidRPr="009C54AE" w:rsidR="0085747A" w:rsidP="7426A6E3" w:rsidRDefault="0085747A" w14:paraId="3CF2D8B6" wp14:textId="77777777">
      <w:pPr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p w:rsidR="7426A6E3" w:rsidRDefault="7426A6E3" w14:paraId="414F61E8" w14:textId="37BC2C13">
      <w:r>
        <w:br w:type="page"/>
      </w:r>
    </w:p>
    <w:p xmlns:wp14="http://schemas.microsoft.com/office/word/2010/wordml" w:rsidRPr="009C54AE" w:rsidR="0085747A" w:rsidP="7426A6E3" w:rsidRDefault="009F4610" w14:paraId="61F0D56C" wp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 w:val="0"/>
          <w:caps w:val="0"/>
          <w:smallCaps w:val="0"/>
        </w:rPr>
      </w:pPr>
      <w:r w:rsidRPr="7426A6E3" w:rsidR="009F4610">
        <w:rPr>
          <w:rFonts w:ascii="Corbel" w:hAnsi="Corbel" w:eastAsia="Corbel" w:cs="Corbel"/>
          <w:caps w:val="0"/>
          <w:smallCaps w:val="0"/>
        </w:rPr>
        <w:t>3.4 Metody dydaktyczne</w:t>
      </w:r>
      <w:r w:rsidRPr="7426A6E3" w:rsidR="009F4610">
        <w:rPr>
          <w:rFonts w:ascii="Corbel" w:hAnsi="Corbel" w:eastAsia="Corbel" w:cs="Corbel"/>
          <w:b w:val="0"/>
          <w:bCs w:val="0"/>
          <w:caps w:val="0"/>
          <w:smallCaps w:val="0"/>
        </w:rPr>
        <w:t xml:space="preserve"> </w:t>
      </w:r>
    </w:p>
    <w:p xmlns:wp14="http://schemas.microsoft.com/office/word/2010/wordml" w:rsidRPr="009C54AE" w:rsidR="0085747A" w:rsidP="7426A6E3" w:rsidRDefault="0085747A" w14:paraId="0FB78278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:rsidR="00296620" w:rsidP="7426A6E3" w:rsidRDefault="00296620" w14:paraId="21BCB7C6" wp14:textId="77777777">
      <w:pPr>
        <w:pStyle w:val="Punktygwne"/>
        <w:spacing w:before="0" w:after="0"/>
        <w:jc w:val="both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  <w:r w:rsidRPr="7426A6E3" w:rsidR="00296620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>Wykład konwersatoryjny</w:t>
      </w:r>
    </w:p>
    <w:p xmlns:wp14="http://schemas.microsoft.com/office/word/2010/wordml" w:rsidRPr="008342B3" w:rsidR="00296620" w:rsidP="7426A6E3" w:rsidRDefault="00296620" w14:paraId="1FC39945" wp14:textId="77777777">
      <w:pPr>
        <w:pStyle w:val="Punktygwne"/>
        <w:spacing w:before="0" w:after="0"/>
        <w:jc w:val="both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sz w:val="22"/>
          <w:szCs w:val="22"/>
        </w:rPr>
      </w:pPr>
    </w:p>
    <w:p xmlns:wp14="http://schemas.microsoft.com/office/word/2010/wordml" w:rsidRPr="00A05E42" w:rsidR="00296620" w:rsidP="7426A6E3" w:rsidRDefault="00296620" w14:paraId="6E5724B4" wp14:textId="73AFE554">
      <w:pPr>
        <w:pStyle w:val="Punktygwne"/>
        <w:spacing w:before="0" w:after="0"/>
        <w:jc w:val="both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</w:pPr>
      <w:r w:rsidRPr="7426A6E3" w:rsidR="00296620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</w:rPr>
        <w:t>prezentacja multimedialna, analiza i interpretacja tekstów źródłowych, praca w grupach, dyskusja, analiza przypadków, rozwiązywanie kazusów</w:t>
      </w:r>
      <w:r w:rsidRPr="7426A6E3" w:rsidR="00296620">
        <w:rPr>
          <w:rFonts w:ascii="Corbel" w:hAnsi="Corbel" w:eastAsia="Corbel" w:cs="Corbel"/>
          <w:color w:val="404040" w:themeColor="text1" w:themeTint="BF" w:themeShade="FF"/>
        </w:rPr>
        <w:t xml:space="preserve"> </w:t>
      </w:r>
    </w:p>
    <w:p xmlns:wp14="http://schemas.microsoft.com/office/word/2010/wordml" w:rsidR="00E960BB" w:rsidP="7426A6E3" w:rsidRDefault="00E960BB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caps w:val="0"/>
          <w:smallCaps w:val="0"/>
        </w:rPr>
      </w:pPr>
    </w:p>
    <w:p xmlns:wp14="http://schemas.microsoft.com/office/word/2010/wordml" w:rsidRPr="009C54AE" w:rsidR="0085747A" w:rsidP="7426A6E3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caps w:val="0"/>
          <w:smallCaps w:val="0"/>
        </w:rPr>
      </w:pPr>
      <w:r w:rsidRPr="7426A6E3" w:rsidR="00C61DC5">
        <w:rPr>
          <w:rFonts w:ascii="Corbel" w:hAnsi="Corbel" w:eastAsia="Corbel" w:cs="Corbel"/>
          <w:caps w:val="0"/>
          <w:smallCaps w:val="0"/>
        </w:rPr>
        <w:t xml:space="preserve">4. </w:t>
      </w:r>
      <w:r w:rsidRPr="7426A6E3" w:rsidR="0085747A">
        <w:rPr>
          <w:rFonts w:ascii="Corbel" w:hAnsi="Corbel" w:eastAsia="Corbel" w:cs="Corbel"/>
          <w:caps w:val="0"/>
          <w:smallCaps w:val="0"/>
        </w:rPr>
        <w:t>METODY I KRYTERIA OCENY</w:t>
      </w:r>
      <w:r w:rsidRPr="7426A6E3" w:rsidR="009F4610">
        <w:rPr>
          <w:rFonts w:ascii="Corbel" w:hAnsi="Corbel" w:eastAsia="Corbel" w:cs="Corbel"/>
          <w:caps w:val="0"/>
          <w:smallCaps w:val="0"/>
        </w:rPr>
        <w:t xml:space="preserve"> </w:t>
      </w:r>
    </w:p>
    <w:p xmlns:wp14="http://schemas.microsoft.com/office/word/2010/wordml" w:rsidRPr="009C54AE" w:rsidR="00923D7D" w:rsidP="7426A6E3" w:rsidRDefault="00923D7D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caps w:val="0"/>
          <w:smallCaps w:val="0"/>
        </w:rPr>
      </w:pPr>
    </w:p>
    <w:p xmlns:wp14="http://schemas.microsoft.com/office/word/2010/wordml" w:rsidRPr="009C54AE" w:rsidR="0085747A" w:rsidP="7426A6E3" w:rsidRDefault="0085747A" w14:paraId="53742ADA" wp14:textId="77777777">
      <w:pPr>
        <w:pStyle w:val="Punktygwne"/>
        <w:spacing w:before="0" w:after="0"/>
        <w:ind w:left="426"/>
        <w:rPr>
          <w:rFonts w:ascii="Corbel" w:hAnsi="Corbel" w:eastAsia="Corbel" w:cs="Corbel"/>
          <w:caps w:val="0"/>
          <w:smallCaps w:val="0"/>
        </w:rPr>
      </w:pPr>
      <w:r w:rsidRPr="7426A6E3" w:rsidR="0085747A">
        <w:rPr>
          <w:rFonts w:ascii="Corbel" w:hAnsi="Corbel" w:eastAsia="Corbel" w:cs="Corbel"/>
          <w:caps w:val="0"/>
          <w:smallCaps w:val="0"/>
        </w:rPr>
        <w:t xml:space="preserve">4.1 Sposoby weryfikacji efektów </w:t>
      </w:r>
      <w:r w:rsidRPr="7426A6E3" w:rsidR="00C05F44">
        <w:rPr>
          <w:rFonts w:ascii="Corbel" w:hAnsi="Corbel" w:eastAsia="Corbel" w:cs="Corbel"/>
          <w:caps w:val="0"/>
          <w:smallCaps w:val="0"/>
        </w:rPr>
        <w:t>uczenia się</w:t>
      </w:r>
    </w:p>
    <w:p xmlns:wp14="http://schemas.microsoft.com/office/word/2010/wordml" w:rsidRPr="009C54AE" w:rsidR="0085747A" w:rsidP="7426A6E3" w:rsidRDefault="0085747A" w14:paraId="62EBF3C5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19"/>
        <w:gridCol w:w="4873"/>
        <w:gridCol w:w="2188"/>
      </w:tblGrid>
      <w:tr xmlns:wp14="http://schemas.microsoft.com/office/word/2010/wordml" w:rsidRPr="00AF4A52" w:rsidR="00296620" w:rsidTr="7426A6E3" w14:paraId="3CD72C34" wp14:textId="77777777">
        <w:trPr>
          <w:jc w:val="center"/>
        </w:trPr>
        <w:tc>
          <w:tcPr>
            <w:tcW w:w="1919" w:type="dxa"/>
            <w:tcMar/>
          </w:tcPr>
          <w:p w:rsidRPr="004A0858" w:rsidR="00296620" w:rsidP="7426A6E3" w:rsidRDefault="00296620" w14:paraId="59C1A4F7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S</w:t>
            </w: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ymbol efektu</w:t>
            </w:r>
          </w:p>
        </w:tc>
        <w:tc>
          <w:tcPr>
            <w:tcW w:w="4873" w:type="dxa"/>
            <w:tcMar/>
          </w:tcPr>
          <w:p w:rsidRPr="005E6E85" w:rsidR="00296620" w:rsidP="7426A6E3" w:rsidRDefault="00296620" w14:paraId="47962157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Metody oceny efektów </w:t>
            </w:r>
            <w:r w:rsidRPr="7426A6E3" w:rsidR="1AF7E9E9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uczenia się</w:t>
            </w:r>
          </w:p>
          <w:p w:rsidRPr="005E6E85" w:rsidR="00296620" w:rsidP="7426A6E3" w:rsidRDefault="00296620" w14:paraId="12080E0F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88" w:type="dxa"/>
            <w:tcMar/>
          </w:tcPr>
          <w:p w:rsidRPr="005E6E85" w:rsidR="00296620" w:rsidP="7426A6E3" w:rsidRDefault="00296620" w14:paraId="7A7D4C6C" wp14:textId="746E438C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Forma zajęć dydaktycznych </w:t>
            </w:r>
          </w:p>
          <w:p w:rsidRPr="005E6E85" w:rsidR="00296620" w:rsidP="7426A6E3" w:rsidRDefault="00296620" w14:paraId="70242E97" wp14:textId="48633FD6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(w, </w:t>
            </w: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ćw</w:t>
            </w: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AF4A52" w:rsidR="00296620" w:rsidTr="7426A6E3" w14:paraId="40D87001" wp14:textId="77777777">
        <w:trPr>
          <w:jc w:val="center"/>
        </w:trPr>
        <w:tc>
          <w:tcPr>
            <w:tcW w:w="1919" w:type="dxa"/>
            <w:tcMar/>
            <w:vAlign w:val="center"/>
          </w:tcPr>
          <w:p w:rsidRPr="00296620" w:rsidR="00296620" w:rsidP="7426A6E3" w:rsidRDefault="00296620" w14:paraId="17368564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ek</w:t>
            </w:r>
            <w:r w:rsidRPr="7426A6E3" w:rsidR="00296620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_ 01 </w:t>
            </w:r>
          </w:p>
        </w:tc>
        <w:tc>
          <w:tcPr>
            <w:tcW w:w="4873" w:type="dxa"/>
            <w:tcMar/>
            <w:vAlign w:val="center"/>
          </w:tcPr>
          <w:p w:rsidRPr="00246A17" w:rsidR="00296620" w:rsidP="7426A6E3" w:rsidRDefault="00246A17" w14:paraId="6BB0E224" wp14:textId="4F4C3882">
            <w:pPr>
              <w:spacing w:before="0" w:after="0"/>
              <w:ind w:left="-48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79075DCA">
              <w:rPr>
                <w:rFonts w:ascii="Corbel" w:hAnsi="Corbel" w:eastAsia="Corbel" w:cs="Corbel"/>
                <w:b w:val="0"/>
                <w:bCs w:val="0"/>
              </w:rPr>
              <w:t>Zaliczenie z oceną</w:t>
            </w:r>
          </w:p>
        </w:tc>
        <w:tc>
          <w:tcPr>
            <w:tcW w:w="2188" w:type="dxa"/>
            <w:tcMar/>
            <w:vAlign w:val="center"/>
          </w:tcPr>
          <w:p w:rsidRPr="00296620" w:rsidR="00296620" w:rsidP="7426A6E3" w:rsidRDefault="00296620" w14:paraId="5EA8647A" wp14:textId="66CF922E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516F07DD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AF4A52" w:rsidR="00246A17" w:rsidTr="7426A6E3" w14:paraId="16713A1E" wp14:textId="77777777">
        <w:trPr>
          <w:jc w:val="center"/>
        </w:trPr>
        <w:tc>
          <w:tcPr>
            <w:tcW w:w="1919" w:type="dxa"/>
            <w:tcMar/>
            <w:vAlign w:val="center"/>
          </w:tcPr>
          <w:p w:rsidRPr="00296620" w:rsidR="00246A17" w:rsidP="7426A6E3" w:rsidRDefault="00246A17" w14:paraId="727CF0E4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Ek_ 02</w:t>
            </w:r>
          </w:p>
        </w:tc>
        <w:tc>
          <w:tcPr>
            <w:tcW w:w="4873" w:type="dxa"/>
            <w:tcMar/>
          </w:tcPr>
          <w:p w:rsidR="00246A17" w:rsidP="7426A6E3" w:rsidRDefault="00246A17" w14:paraId="016F3D5F" wp14:textId="77777777">
            <w:pPr>
              <w:ind w:left="-48"/>
              <w:rPr>
                <w:rFonts w:ascii="Corbel" w:hAnsi="Corbel" w:eastAsia="Corbel" w:cs="Corbel"/>
                <w:b w:val="0"/>
                <w:bCs w:val="0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</w:rPr>
              <w:t>Zaliczenie z oceną</w:t>
            </w:r>
          </w:p>
        </w:tc>
        <w:tc>
          <w:tcPr>
            <w:tcW w:w="2188" w:type="dxa"/>
            <w:tcMar/>
            <w:vAlign w:val="center"/>
          </w:tcPr>
          <w:p w:rsidRPr="00296620" w:rsidR="00246A17" w:rsidP="7426A6E3" w:rsidRDefault="00246A17" w14:paraId="5A031EFA" wp14:textId="1D2C8229">
            <w:pPr>
              <w:pStyle w:val="Punktygwne"/>
              <w:spacing w:before="0" w:after="0"/>
              <w:ind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49ECD273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</w:t>
            </w:r>
            <w:r w:rsidRPr="7426A6E3" w:rsidR="49ECD273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.</w:t>
            </w:r>
          </w:p>
        </w:tc>
      </w:tr>
      <w:tr xmlns:wp14="http://schemas.microsoft.com/office/word/2010/wordml" w:rsidR="00246A17" w:rsidTr="7426A6E3" w14:paraId="211ACE60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919" w:type="dxa"/>
            <w:tcMar/>
            <w:vAlign w:val="center"/>
          </w:tcPr>
          <w:p w:rsidRPr="00296620" w:rsidR="00246A17" w:rsidP="7426A6E3" w:rsidRDefault="00246A17" w14:paraId="002D746F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EK_0</w:t>
            </w:r>
            <w:r w:rsidRPr="7426A6E3" w:rsidR="3B4493C1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4873" w:type="dxa"/>
            <w:tcMar/>
          </w:tcPr>
          <w:p w:rsidR="00246A17" w:rsidP="7426A6E3" w:rsidRDefault="00246A17" w14:paraId="7BA0FBCD" wp14:textId="77777777">
            <w:pPr>
              <w:rPr>
                <w:rFonts w:ascii="Corbel" w:hAnsi="Corbel" w:eastAsia="Corbel" w:cs="Corbel"/>
                <w:b w:val="0"/>
                <w:bCs w:val="0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</w:rPr>
              <w:t>Zaliczenie z oceną</w:t>
            </w:r>
          </w:p>
        </w:tc>
        <w:tc>
          <w:tcPr>
            <w:tcW w:w="2188" w:type="dxa"/>
            <w:tcMar/>
            <w:vAlign w:val="center"/>
          </w:tcPr>
          <w:p w:rsidRPr="00296620" w:rsidR="00246A17" w:rsidP="7426A6E3" w:rsidRDefault="00246A17" w14:paraId="6F10D4BA" wp14:textId="52E938C1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431AFD96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</w:t>
            </w:r>
            <w:r w:rsidRPr="7426A6E3" w:rsidR="431AFD96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.</w:t>
            </w:r>
          </w:p>
        </w:tc>
      </w:tr>
      <w:tr xmlns:wp14="http://schemas.microsoft.com/office/word/2010/wordml" w:rsidR="00246A17" w:rsidTr="7426A6E3" w14:paraId="0404D1E4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  <w:jc w:val="center"/>
        </w:trPr>
        <w:tc>
          <w:tcPr>
            <w:tcW w:w="1919" w:type="dxa"/>
            <w:tcMar/>
            <w:vAlign w:val="center"/>
          </w:tcPr>
          <w:p w:rsidRPr="00296620" w:rsidR="00246A17" w:rsidP="7426A6E3" w:rsidRDefault="00246A17" w14:paraId="5990E71B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4873" w:type="dxa"/>
            <w:tcMar/>
          </w:tcPr>
          <w:p w:rsidR="00246A17" w:rsidP="7426A6E3" w:rsidRDefault="00246A17" w14:paraId="46B20A4E" wp14:textId="77777777">
            <w:pPr>
              <w:rPr>
                <w:rFonts w:ascii="Corbel" w:hAnsi="Corbel" w:eastAsia="Corbel" w:cs="Corbel"/>
                <w:b w:val="0"/>
                <w:bCs w:val="0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</w:rPr>
              <w:t>Zaliczenie z oceną</w:t>
            </w:r>
          </w:p>
        </w:tc>
        <w:tc>
          <w:tcPr>
            <w:tcW w:w="2188" w:type="dxa"/>
            <w:tcMar/>
            <w:vAlign w:val="center"/>
          </w:tcPr>
          <w:p w:rsidRPr="00296620" w:rsidR="00246A17" w:rsidP="7426A6E3" w:rsidRDefault="00246A17" w14:paraId="3143BD05" wp14:textId="558D165A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14DC3FF5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="00246A17" w:rsidTr="7426A6E3" w14:paraId="3A6E5AC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1919" w:type="dxa"/>
            <w:tcMar/>
            <w:vAlign w:val="center"/>
          </w:tcPr>
          <w:p w:rsidRPr="00296620" w:rsidR="00246A17" w:rsidP="7426A6E3" w:rsidRDefault="00246A17" w14:paraId="4A2F1096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4873" w:type="dxa"/>
            <w:tcMar/>
          </w:tcPr>
          <w:p w:rsidR="00246A17" w:rsidP="7426A6E3" w:rsidRDefault="00246A17" w14:paraId="55175F35" wp14:textId="77777777">
            <w:pPr>
              <w:rPr>
                <w:rFonts w:ascii="Corbel" w:hAnsi="Corbel" w:eastAsia="Corbel" w:cs="Corbel"/>
                <w:b w:val="0"/>
                <w:bCs w:val="0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</w:rPr>
              <w:t>Zaliczenie z oceną</w:t>
            </w:r>
          </w:p>
        </w:tc>
        <w:tc>
          <w:tcPr>
            <w:tcW w:w="2188" w:type="dxa"/>
            <w:tcMar/>
            <w:vAlign w:val="center"/>
          </w:tcPr>
          <w:p w:rsidRPr="00296620" w:rsidR="00246A17" w:rsidP="7426A6E3" w:rsidRDefault="00246A17" w14:paraId="388CC05F" wp14:textId="7CB1217C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2CBDD9FD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="00246A17" w:rsidTr="7426A6E3" w14:paraId="09376A2C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tcMar/>
            <w:vAlign w:val="center"/>
          </w:tcPr>
          <w:p w:rsidRPr="00296620" w:rsidR="00246A17" w:rsidP="7426A6E3" w:rsidRDefault="00246A17" w14:paraId="1E73F495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EK_06</w:t>
            </w:r>
          </w:p>
        </w:tc>
        <w:tc>
          <w:tcPr>
            <w:tcW w:w="4873" w:type="dxa"/>
            <w:tcMar/>
          </w:tcPr>
          <w:p w:rsidR="00246A17" w:rsidP="7426A6E3" w:rsidRDefault="00246A17" w14:paraId="162AFD17" wp14:textId="77777777">
            <w:pPr>
              <w:rPr>
                <w:rFonts w:ascii="Corbel" w:hAnsi="Corbel" w:eastAsia="Corbel" w:cs="Corbel"/>
                <w:b w:val="0"/>
                <w:bCs w:val="0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</w:rPr>
              <w:t>Zaliczenie z oceną</w:t>
            </w:r>
          </w:p>
        </w:tc>
        <w:tc>
          <w:tcPr>
            <w:tcW w:w="2188" w:type="dxa"/>
            <w:tcMar/>
            <w:vAlign w:val="center"/>
          </w:tcPr>
          <w:p w:rsidRPr="00296620" w:rsidR="00246A17" w:rsidP="7426A6E3" w:rsidRDefault="00246A17" w14:paraId="4D33A381" wp14:textId="624BF802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472CA8D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</w:t>
            </w:r>
            <w:r w:rsidRPr="7426A6E3" w:rsidR="472CA8D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.</w:t>
            </w:r>
          </w:p>
        </w:tc>
      </w:tr>
      <w:tr xmlns:wp14="http://schemas.microsoft.com/office/word/2010/wordml" w:rsidR="00246A17" w:rsidTr="7426A6E3" w14:paraId="4828F838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919" w:type="dxa"/>
            <w:tcMar/>
            <w:vAlign w:val="center"/>
          </w:tcPr>
          <w:p w:rsidRPr="00296620" w:rsidR="00246A17" w:rsidP="7426A6E3" w:rsidRDefault="00246A17" w14:paraId="1E02E8DD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EK_07</w:t>
            </w:r>
          </w:p>
        </w:tc>
        <w:tc>
          <w:tcPr>
            <w:tcW w:w="4873" w:type="dxa"/>
            <w:tcMar/>
          </w:tcPr>
          <w:p w:rsidR="00246A17" w:rsidP="7426A6E3" w:rsidRDefault="00246A17" w14:paraId="43CD7E88" wp14:textId="77777777">
            <w:pPr>
              <w:rPr>
                <w:rFonts w:ascii="Corbel" w:hAnsi="Corbel" w:eastAsia="Corbel" w:cs="Corbel"/>
                <w:b w:val="0"/>
                <w:bCs w:val="0"/>
              </w:rPr>
            </w:pPr>
            <w:r w:rsidRPr="7426A6E3" w:rsidR="3B4493C1">
              <w:rPr>
                <w:rFonts w:ascii="Corbel" w:hAnsi="Corbel" w:eastAsia="Corbel" w:cs="Corbel"/>
                <w:b w:val="0"/>
                <w:bCs w:val="0"/>
              </w:rPr>
              <w:t>Zaliczenie z oceną</w:t>
            </w:r>
          </w:p>
        </w:tc>
        <w:tc>
          <w:tcPr>
            <w:tcW w:w="2188" w:type="dxa"/>
            <w:tcMar/>
            <w:vAlign w:val="center"/>
          </w:tcPr>
          <w:p w:rsidRPr="00296620" w:rsidR="00246A17" w:rsidP="7426A6E3" w:rsidRDefault="00246A17" w14:paraId="3096C233" wp14:textId="6B09FC13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49536FC2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</w:t>
            </w:r>
            <w:r w:rsidRPr="7426A6E3" w:rsidR="49536FC2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.</w:t>
            </w:r>
          </w:p>
        </w:tc>
      </w:tr>
      <w:tr xmlns:wp14="http://schemas.microsoft.com/office/word/2010/wordml" w:rsidR="00296620" w:rsidTr="7426A6E3" w14:paraId="4163FF7C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tcMar/>
            <w:vAlign w:val="center"/>
          </w:tcPr>
          <w:p w:rsidRPr="00296620" w:rsidR="00296620" w:rsidP="7426A6E3" w:rsidRDefault="00296620" w14:paraId="436220D0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EK_08</w:t>
            </w:r>
          </w:p>
        </w:tc>
        <w:tc>
          <w:tcPr>
            <w:tcW w:w="4873" w:type="dxa"/>
            <w:tcMar/>
            <w:vAlign w:val="center"/>
          </w:tcPr>
          <w:p w:rsidRPr="00296620" w:rsidR="00296620" w:rsidP="7426A6E3" w:rsidRDefault="00296620" w14:paraId="57338488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OBSERWACJA W TRAKCIE ZAJĘĆ</w:t>
            </w:r>
          </w:p>
        </w:tc>
        <w:tc>
          <w:tcPr>
            <w:tcW w:w="2188" w:type="dxa"/>
            <w:tcMar/>
            <w:vAlign w:val="center"/>
          </w:tcPr>
          <w:p w:rsidRPr="00296620" w:rsidR="00296620" w:rsidP="7426A6E3" w:rsidRDefault="00296620" w14:paraId="696B55DC" wp14:textId="77BA15AF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379AE2D8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="00296620" w:rsidTr="7426A6E3" w14:paraId="0D8763B6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tcMar/>
            <w:vAlign w:val="center"/>
          </w:tcPr>
          <w:p w:rsidRPr="00296620" w:rsidR="00296620" w:rsidP="7426A6E3" w:rsidRDefault="00296620" w14:paraId="726AE48B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EK_09</w:t>
            </w:r>
          </w:p>
        </w:tc>
        <w:tc>
          <w:tcPr>
            <w:tcW w:w="4873" w:type="dxa"/>
            <w:tcMar/>
            <w:vAlign w:val="center"/>
          </w:tcPr>
          <w:p w:rsidRPr="00296620" w:rsidR="00296620" w:rsidP="7426A6E3" w:rsidRDefault="00296620" w14:paraId="007EFF7C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OBSERWACJA W TRAKCIE ZAJĘĆ</w:t>
            </w:r>
          </w:p>
        </w:tc>
        <w:tc>
          <w:tcPr>
            <w:tcW w:w="2188" w:type="dxa"/>
            <w:tcMar/>
            <w:vAlign w:val="center"/>
          </w:tcPr>
          <w:p w:rsidRPr="00296620" w:rsidR="00296620" w:rsidP="7426A6E3" w:rsidRDefault="00296620" w14:paraId="20511BA0" wp14:textId="314800AF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3CCB0A57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="00296620" w:rsidTr="7426A6E3" w14:paraId="2C7638E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919" w:type="dxa"/>
            <w:tcMar/>
            <w:vAlign w:val="center"/>
          </w:tcPr>
          <w:p w:rsidRPr="00296620" w:rsidR="00296620" w:rsidP="7426A6E3" w:rsidRDefault="00296620" w14:paraId="3FEDA75D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EK_10</w:t>
            </w:r>
          </w:p>
        </w:tc>
        <w:tc>
          <w:tcPr>
            <w:tcW w:w="4873" w:type="dxa"/>
            <w:tcMar/>
            <w:vAlign w:val="center"/>
          </w:tcPr>
          <w:p w:rsidRPr="00296620" w:rsidR="00296620" w:rsidP="7426A6E3" w:rsidRDefault="00296620" w14:paraId="21CFB69A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OBSERWACJA W TRAKCIE ZAJĘĆ</w:t>
            </w:r>
          </w:p>
        </w:tc>
        <w:tc>
          <w:tcPr>
            <w:tcW w:w="2188" w:type="dxa"/>
            <w:tcMar/>
            <w:vAlign w:val="center"/>
          </w:tcPr>
          <w:p w:rsidRPr="00296620" w:rsidR="00296620" w:rsidP="7426A6E3" w:rsidRDefault="00296620" w14:paraId="6B5518B8" wp14:textId="65E54EA9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4AD6BA56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="00296620" w:rsidTr="7426A6E3" w14:paraId="499F4BA1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919" w:type="dxa"/>
            <w:tcMar/>
            <w:vAlign w:val="center"/>
          </w:tcPr>
          <w:p w:rsidRPr="00296620" w:rsidR="00296620" w:rsidP="7426A6E3" w:rsidRDefault="00296620" w14:paraId="03478580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EK_11</w:t>
            </w:r>
          </w:p>
        </w:tc>
        <w:tc>
          <w:tcPr>
            <w:tcW w:w="4873" w:type="dxa"/>
            <w:tcMar/>
            <w:vAlign w:val="center"/>
          </w:tcPr>
          <w:p w:rsidRPr="00296620" w:rsidR="00296620" w:rsidP="7426A6E3" w:rsidRDefault="00296620" w14:paraId="1BEF581C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DYSKUSJA</w:t>
            </w:r>
          </w:p>
        </w:tc>
        <w:tc>
          <w:tcPr>
            <w:tcW w:w="2188" w:type="dxa"/>
            <w:tcMar/>
            <w:vAlign w:val="center"/>
          </w:tcPr>
          <w:p w:rsidRPr="00296620" w:rsidR="00296620" w:rsidP="7426A6E3" w:rsidRDefault="00296620" w14:paraId="6CAD66EA" wp14:textId="10441346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38C3CAFD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="00296620" w:rsidTr="7426A6E3" w14:paraId="1705A764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1919" w:type="dxa"/>
            <w:tcMar/>
            <w:vAlign w:val="center"/>
          </w:tcPr>
          <w:p w:rsidRPr="00296620" w:rsidR="00296620" w:rsidP="7426A6E3" w:rsidRDefault="00296620" w14:paraId="28B86C33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EK_12</w:t>
            </w:r>
          </w:p>
        </w:tc>
        <w:tc>
          <w:tcPr>
            <w:tcW w:w="4873" w:type="dxa"/>
            <w:tcMar/>
            <w:vAlign w:val="center"/>
          </w:tcPr>
          <w:p w:rsidRPr="00296620" w:rsidR="00296620" w:rsidP="7426A6E3" w:rsidRDefault="00296620" w14:paraId="321947D0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DYSKUSJA</w:t>
            </w:r>
          </w:p>
        </w:tc>
        <w:tc>
          <w:tcPr>
            <w:tcW w:w="2188" w:type="dxa"/>
            <w:tcMar/>
            <w:vAlign w:val="center"/>
          </w:tcPr>
          <w:p w:rsidRPr="00296620" w:rsidR="00296620" w:rsidP="7426A6E3" w:rsidRDefault="00296620" w14:paraId="102A3264" wp14:textId="306F5069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</w:pPr>
            <w:r w:rsidRPr="7426A6E3" w:rsidR="4D3E7A7F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Konw.</w:t>
            </w:r>
          </w:p>
        </w:tc>
      </w:tr>
    </w:tbl>
    <w:p xmlns:wp14="http://schemas.microsoft.com/office/word/2010/wordml" w:rsidRPr="009C54AE" w:rsidR="007525EE" w:rsidP="7426A6E3" w:rsidRDefault="007525EE" w14:paraId="6D98A12B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:rsidRPr="009C54AE" w:rsidR="00923D7D" w:rsidP="7426A6E3" w:rsidRDefault="003E1941" w14:paraId="055156CD" wp14:textId="77777777">
      <w:pPr>
        <w:pStyle w:val="Punktygwne"/>
        <w:spacing w:before="0" w:after="0"/>
        <w:ind w:left="426"/>
        <w:rPr>
          <w:rFonts w:ascii="Corbel" w:hAnsi="Corbel" w:eastAsia="Corbel" w:cs="Corbel"/>
          <w:caps w:val="0"/>
          <w:smallCaps w:val="0"/>
        </w:rPr>
      </w:pPr>
      <w:r w:rsidRPr="7426A6E3" w:rsidR="003E1941">
        <w:rPr>
          <w:rFonts w:ascii="Corbel" w:hAnsi="Corbel" w:eastAsia="Corbel" w:cs="Corbel"/>
          <w:caps w:val="0"/>
          <w:smallCaps w:val="0"/>
        </w:rPr>
        <w:t xml:space="preserve">4.2 </w:t>
      </w:r>
      <w:r w:rsidRPr="7426A6E3" w:rsidR="0085747A">
        <w:rPr>
          <w:rFonts w:ascii="Corbel" w:hAnsi="Corbel" w:eastAsia="Corbel" w:cs="Corbel"/>
          <w:caps w:val="0"/>
          <w:smallCaps w:val="0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7426A6E3" w14:paraId="5C427847" wp14:textId="77777777">
        <w:tc>
          <w:tcPr>
            <w:tcW w:w="9670" w:type="dxa"/>
            <w:tcMar/>
          </w:tcPr>
          <w:p w:rsidRPr="004A0858" w:rsidR="0085747A" w:rsidP="7426A6E3" w:rsidRDefault="00296620" w14:paraId="49A0CFA2" wp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Arkusz egzaminacyjny zawiera 15 pytań.</w:t>
            </w:r>
            <w:r w:rsidRPr="7426A6E3" w:rsidR="23FBCA7F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  <w:r w:rsidRPr="7426A6E3" w:rsidR="0029662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Za każde pytanie student uzyskuje 1 punkt. Do zaliczenia egzaminu wymagane jest uzyskanie 8 punktów. Kryteria oceny: kompletność odpowiedzi, poprawna terminologia, aktualny stan prawny.</w:t>
            </w:r>
          </w:p>
        </w:tc>
      </w:tr>
    </w:tbl>
    <w:p xmlns:wp14="http://schemas.microsoft.com/office/word/2010/wordml" w:rsidRPr="009C54AE" w:rsidR="007525EE" w:rsidP="7426A6E3" w:rsidRDefault="007525EE" w14:paraId="2946DB82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:rsidRPr="009C54AE" w:rsidR="009F4610" w:rsidP="7426A6E3" w:rsidRDefault="0085747A" w14:paraId="32066DA3" wp14:textId="77777777">
      <w:pPr>
        <w:pStyle w:val="Bezodstpw"/>
        <w:ind w:left="284" w:hanging="284"/>
        <w:jc w:val="both"/>
        <w:rPr>
          <w:rFonts w:ascii="Corbel" w:hAnsi="Corbel" w:eastAsia="Corbel" w:cs="Corbel"/>
          <w:b w:val="1"/>
          <w:bCs w:val="1"/>
          <w:sz w:val="24"/>
          <w:szCs w:val="24"/>
        </w:rPr>
      </w:pPr>
      <w:r w:rsidRPr="7426A6E3" w:rsidR="0085747A">
        <w:rPr>
          <w:rFonts w:ascii="Corbel" w:hAnsi="Corbel" w:eastAsia="Corbel" w:cs="Corbel"/>
          <w:b w:val="1"/>
          <w:bCs w:val="1"/>
          <w:sz w:val="24"/>
          <w:szCs w:val="24"/>
        </w:rPr>
        <w:t xml:space="preserve">5. </w:t>
      </w:r>
      <w:r w:rsidRPr="7426A6E3" w:rsidR="00C61DC5">
        <w:rPr>
          <w:rFonts w:ascii="Corbel" w:hAnsi="Corbel" w:eastAsia="Corbel" w:cs="Corbel"/>
          <w:b w:val="1"/>
          <w:bCs w:val="1"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7426A6E3" w:rsidRDefault="0085747A" w14:paraId="5997CC1D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9C54AE" w:rsidR="0085747A" w:rsidTr="7426A6E3" w14:paraId="63D9DE79" wp14:textId="77777777">
        <w:tc>
          <w:tcPr>
            <w:tcW w:w="4901" w:type="dxa"/>
            <w:tcMar/>
            <w:vAlign w:val="center"/>
          </w:tcPr>
          <w:p w:rsidRPr="009C54AE" w:rsidR="0085747A" w:rsidP="7426A6E3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7426A6E3" w:rsidR="00C61DC5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Forma a</w:t>
            </w:r>
            <w:r w:rsidRPr="7426A6E3" w:rsidR="0085747A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ktywnoś</w:t>
            </w:r>
            <w:r w:rsidRPr="7426A6E3" w:rsidR="00C61DC5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ci</w:t>
            </w:r>
          </w:p>
        </w:tc>
        <w:tc>
          <w:tcPr>
            <w:tcW w:w="4619" w:type="dxa"/>
            <w:tcMar/>
            <w:vAlign w:val="center"/>
          </w:tcPr>
          <w:p w:rsidRPr="009C54AE" w:rsidR="0085747A" w:rsidP="7426A6E3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7426A6E3" w:rsidR="00C61DC5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Średnia l</w:t>
            </w:r>
            <w:r w:rsidRPr="7426A6E3" w:rsidR="0085747A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iczba godzin</w:t>
            </w:r>
            <w:r w:rsidRPr="7426A6E3" w:rsidR="0071620A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 xml:space="preserve"> </w:t>
            </w:r>
            <w:r w:rsidRPr="7426A6E3" w:rsidR="00C61DC5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7426A6E3" w14:paraId="7A856870" wp14:textId="77777777">
        <w:tc>
          <w:tcPr>
            <w:tcW w:w="4901" w:type="dxa"/>
            <w:tcMar/>
          </w:tcPr>
          <w:p w:rsidRPr="009C54AE" w:rsidR="0085747A" w:rsidP="7426A6E3" w:rsidRDefault="00C61DC5" w14:paraId="765A5D29" wp14:textId="017CB7DC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C61DC5">
              <w:rPr>
                <w:rFonts w:ascii="Corbel" w:hAnsi="Corbel" w:eastAsia="Corbel" w:cs="Corbel"/>
                <w:sz w:val="24"/>
                <w:szCs w:val="24"/>
              </w:rPr>
              <w:t>G</w:t>
            </w: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odziny</w:t>
            </w:r>
            <w:r w:rsidRPr="7426A6E3" w:rsidR="32C7F0BA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  <w:r w:rsidRPr="7426A6E3" w:rsidR="1AF7E9E9">
              <w:rPr>
                <w:rFonts w:ascii="Corbel" w:hAnsi="Corbel" w:eastAsia="Corbel" w:cs="Corbel"/>
                <w:sz w:val="24"/>
                <w:szCs w:val="24"/>
              </w:rPr>
              <w:t>z harmonogramu</w:t>
            </w: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  <w:r w:rsidRPr="7426A6E3" w:rsidR="00C61DC5">
              <w:rPr>
                <w:rFonts w:ascii="Corbel" w:hAnsi="Corbel" w:eastAsia="Corbel" w:cs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  <w:tcMar/>
          </w:tcPr>
          <w:p w:rsidRPr="009C54AE" w:rsidR="0085747A" w:rsidP="7426A6E3" w:rsidRDefault="002C68E2" w14:paraId="4C2A823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2C68E2">
              <w:rPr>
                <w:rFonts w:ascii="Corbel" w:hAnsi="Corbel" w:eastAsia="Corbel" w:cs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7426A6E3" w14:paraId="7DC05BA2" wp14:textId="77777777">
        <w:tc>
          <w:tcPr>
            <w:tcW w:w="4901" w:type="dxa"/>
            <w:tcMar/>
          </w:tcPr>
          <w:p w:rsidRPr="009C54AE" w:rsidR="00C61DC5" w:rsidP="7426A6E3" w:rsidRDefault="00C61DC5" w14:paraId="61BA0769" wp14:textId="18789A55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C61DC5"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  <w:r w:rsidRPr="7426A6E3" w:rsidR="0C6134DC">
              <w:rPr>
                <w:rFonts w:ascii="Corbel" w:hAnsi="Corbel" w:eastAsia="Corbel" w:cs="Corbel"/>
                <w:sz w:val="24"/>
                <w:szCs w:val="24"/>
              </w:rPr>
              <w:t xml:space="preserve"> akademickiego </w:t>
            </w:r>
          </w:p>
          <w:p w:rsidRPr="009C54AE" w:rsidR="00C61DC5" w:rsidP="7426A6E3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C61DC5">
              <w:rPr>
                <w:rFonts w:ascii="Corbel" w:hAnsi="Corbel" w:eastAsia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  <w:tcMar/>
          </w:tcPr>
          <w:p w:rsidRPr="009C54AE" w:rsidR="00C61DC5" w:rsidP="7426A6E3" w:rsidRDefault="00D75DF2" w14:paraId="29B4EA1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76D1D673">
              <w:rPr>
                <w:rFonts w:ascii="Corbel" w:hAnsi="Corbel" w:eastAsia="Corbel" w:cs="Corbel"/>
                <w:sz w:val="24"/>
                <w:szCs w:val="24"/>
              </w:rPr>
              <w:t>6</w:t>
            </w:r>
          </w:p>
        </w:tc>
      </w:tr>
      <w:tr xmlns:wp14="http://schemas.microsoft.com/office/word/2010/wordml" w:rsidRPr="009C54AE" w:rsidR="00C61DC5" w:rsidTr="7426A6E3" w14:paraId="09CB6660" wp14:textId="77777777">
        <w:tc>
          <w:tcPr>
            <w:tcW w:w="4901" w:type="dxa"/>
            <w:tcMar/>
          </w:tcPr>
          <w:p w:rsidRPr="009C54AE" w:rsidR="0071620A" w:rsidP="7426A6E3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C61DC5"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r w:rsidRPr="7426A6E3" w:rsidR="00C61DC5"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r w:rsidRPr="7426A6E3" w:rsidR="00C61DC5"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7426A6E3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C61DC5">
              <w:rPr>
                <w:rFonts w:ascii="Corbel" w:hAnsi="Corbel" w:eastAsia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  <w:tcMar/>
          </w:tcPr>
          <w:p w:rsidRPr="009C54AE" w:rsidR="00C61DC5" w:rsidP="7426A6E3" w:rsidRDefault="002C68E2" w14:paraId="4B34824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2C68E2">
              <w:rPr>
                <w:rFonts w:ascii="Corbel" w:hAnsi="Corbel" w:eastAsia="Corbel" w:cs="Corbel"/>
                <w:sz w:val="24"/>
                <w:szCs w:val="24"/>
              </w:rPr>
              <w:t>29</w:t>
            </w:r>
          </w:p>
        </w:tc>
      </w:tr>
      <w:tr xmlns:wp14="http://schemas.microsoft.com/office/word/2010/wordml" w:rsidRPr="009C54AE" w:rsidR="0085747A" w:rsidTr="7426A6E3" w14:paraId="4D6280AD" wp14:textId="77777777">
        <w:tc>
          <w:tcPr>
            <w:tcW w:w="4901" w:type="dxa"/>
            <w:tcMar/>
          </w:tcPr>
          <w:p w:rsidRPr="009C54AE" w:rsidR="0085747A" w:rsidP="7426A6E3" w:rsidRDefault="0085747A" w14:paraId="05139495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Mar/>
          </w:tcPr>
          <w:p w:rsidRPr="009C54AE" w:rsidR="0085747A" w:rsidP="7426A6E3" w:rsidRDefault="002C68E2" w14:paraId="6886189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2C68E2">
              <w:rPr>
                <w:rFonts w:ascii="Corbel" w:hAnsi="Corbel" w:eastAsia="Corbel" w:cs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7426A6E3" w14:paraId="0AD00C0E" wp14:textId="77777777">
        <w:tc>
          <w:tcPr>
            <w:tcW w:w="4901" w:type="dxa"/>
            <w:tcMar/>
          </w:tcPr>
          <w:p w:rsidRPr="009C54AE" w:rsidR="0085747A" w:rsidP="7426A6E3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</w:pPr>
            <w:r w:rsidRPr="7426A6E3" w:rsidR="0085747A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Mar/>
          </w:tcPr>
          <w:p w:rsidRPr="009C54AE" w:rsidR="0085747A" w:rsidP="7426A6E3" w:rsidRDefault="002C68E2" w14:paraId="54B6C890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7426A6E3" w:rsidR="002C68E2">
              <w:rPr>
                <w:rFonts w:ascii="Corbel" w:hAnsi="Corbel" w:eastAsia="Corbel" w:cs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="00DB6391" w:rsidP="7426A6E3" w:rsidRDefault="00DB6391" w14:paraId="110FFD37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</w:rPr>
      </w:pPr>
    </w:p>
    <w:p xmlns:wp14="http://schemas.microsoft.com/office/word/2010/wordml" w:rsidRPr="009C54AE" w:rsidR="0085747A" w:rsidP="7426A6E3" w:rsidRDefault="00923D7D" w14:paraId="6BBE219B" wp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</w:rPr>
      </w:pPr>
      <w:r w:rsidRPr="7426A6E3" w:rsidR="00923D7D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</w:rPr>
        <w:t xml:space="preserve">* </w:t>
      </w:r>
      <w:r w:rsidRPr="7426A6E3" w:rsidR="00C61DC5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7426A6E3" w:rsidRDefault="003E1941" w14:paraId="6B699379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:rsidRPr="009C54AE" w:rsidR="0085747A" w:rsidP="7426A6E3" w:rsidRDefault="0071620A" w14:paraId="40334C7B" wp14:textId="77777777">
      <w:pPr>
        <w:pStyle w:val="Punktygwne"/>
        <w:spacing w:before="0" w:after="0"/>
        <w:rPr>
          <w:rFonts w:ascii="Corbel" w:hAnsi="Corbel" w:eastAsia="Corbel" w:cs="Corbel"/>
          <w:caps w:val="0"/>
          <w:smallCaps w:val="0"/>
        </w:rPr>
      </w:pPr>
      <w:r w:rsidRPr="7426A6E3" w:rsidR="0071620A">
        <w:rPr>
          <w:rFonts w:ascii="Corbel" w:hAnsi="Corbel" w:eastAsia="Corbel" w:cs="Corbel"/>
          <w:caps w:val="0"/>
          <w:smallCaps w:val="0"/>
        </w:rPr>
        <w:t xml:space="preserve">6. </w:t>
      </w:r>
      <w:r w:rsidRPr="7426A6E3" w:rsidR="0085747A">
        <w:rPr>
          <w:rFonts w:ascii="Corbel" w:hAnsi="Corbel" w:eastAsia="Corbel" w:cs="Corbel"/>
          <w:caps w:val="0"/>
          <w:smallCaps w:val="0"/>
        </w:rPr>
        <w:t>PRAKTYKI ZAWODOWE W RAMACH PRZEDMIOTU</w:t>
      </w:r>
    </w:p>
    <w:p xmlns:wp14="http://schemas.microsoft.com/office/word/2010/wordml" w:rsidRPr="009C54AE" w:rsidR="0085747A" w:rsidP="7426A6E3" w:rsidRDefault="0085747A" w14:paraId="3FE9F23F" wp14:textId="77777777">
      <w:pPr>
        <w:pStyle w:val="Punktygwne"/>
        <w:spacing w:before="0" w:after="0"/>
        <w:ind w:left="360"/>
        <w:rPr>
          <w:rFonts w:ascii="Corbel" w:hAnsi="Corbel" w:eastAsia="Corbel" w:cs="Corbel"/>
          <w:caps w:val="0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7426A6E3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7426A6E3" w:rsidRDefault="0085747A" w14:paraId="55E98D25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</w:pPr>
            <w:r w:rsidRPr="7426A6E3" w:rsidR="0085747A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t>wymiar godzinowy</w:t>
            </w:r>
          </w:p>
        </w:tc>
        <w:tc>
          <w:tcPr>
            <w:tcW w:w="3969" w:type="dxa"/>
            <w:tcBorders>
              <w:tl2br w:val="single" w:color="auto" w:sz="4" w:space="0"/>
              <w:tr2bl w:val="single" w:color="auto" w:sz="4" w:space="0"/>
            </w:tcBorders>
            <w:tcMar/>
          </w:tcPr>
          <w:p w:rsidRPr="009C54AE" w:rsidR="0085747A" w:rsidP="7426A6E3" w:rsidRDefault="0085747A" w14:paraId="1F72F646" wp14:textId="2D3C4C1A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</w:rPr>
            </w:pPr>
            <w:r w:rsidRPr="7426A6E3" w:rsidR="167A8373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7426A6E3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7426A6E3" w:rsidRDefault="0085747A" w14:paraId="7C3ADC5D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</w:pPr>
            <w:r w:rsidRPr="7426A6E3" w:rsidR="0085747A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color="auto" w:sz="4" w:space="0"/>
              <w:tr2bl w:val="single" w:color="auto" w:sz="4" w:space="0"/>
            </w:tcBorders>
            <w:tcMar/>
          </w:tcPr>
          <w:p w:rsidRPr="009C54AE" w:rsidR="0085747A" w:rsidP="7426A6E3" w:rsidRDefault="0085747A" w14:paraId="08CE6F91" wp14:textId="7270316A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</w:pPr>
            <w:r w:rsidRPr="7426A6E3" w:rsidR="79EE7164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</w:tbl>
    <w:p xmlns:wp14="http://schemas.microsoft.com/office/word/2010/wordml" w:rsidRPr="009C54AE" w:rsidR="003E1941" w:rsidP="7426A6E3" w:rsidRDefault="003E1941" w14:paraId="61CDCEAD" wp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:rsidR="0085747A" w:rsidP="7426A6E3" w:rsidRDefault="00675843" w14:paraId="7630DC2B" wp14:textId="77777777">
      <w:pPr>
        <w:pStyle w:val="Punktygwne"/>
        <w:spacing w:before="0" w:after="0"/>
        <w:rPr>
          <w:rFonts w:ascii="Corbel" w:hAnsi="Corbel" w:eastAsia="Corbel" w:cs="Corbel"/>
          <w:caps w:val="0"/>
          <w:smallCaps w:val="0"/>
        </w:rPr>
      </w:pPr>
      <w:r w:rsidRPr="7426A6E3" w:rsidR="00675843">
        <w:rPr>
          <w:rFonts w:ascii="Corbel" w:hAnsi="Corbel" w:eastAsia="Corbel" w:cs="Corbel"/>
          <w:caps w:val="0"/>
          <w:smallCaps w:val="0"/>
        </w:rPr>
        <w:t xml:space="preserve">7. </w:t>
      </w:r>
      <w:r w:rsidRPr="7426A6E3" w:rsidR="0085747A">
        <w:rPr>
          <w:rFonts w:ascii="Corbel" w:hAnsi="Corbel" w:eastAsia="Corbel" w:cs="Corbel"/>
          <w:caps w:val="0"/>
          <w:smallCaps w:val="0"/>
        </w:rPr>
        <w:t>LITERATURA</w:t>
      </w:r>
      <w:r w:rsidRPr="7426A6E3" w:rsidR="00675843">
        <w:rPr>
          <w:rFonts w:ascii="Corbel" w:hAnsi="Corbel" w:eastAsia="Corbel" w:cs="Corbel"/>
          <w:caps w:val="0"/>
          <w:smallCaps w:val="0"/>
        </w:rPr>
        <w:t xml:space="preserve"> </w:t>
      </w:r>
    </w:p>
    <w:tbl>
      <w:tblPr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646"/>
      </w:tblGrid>
      <w:tr xmlns:wp14="http://schemas.microsoft.com/office/word/2010/wordml" w:rsidRPr="009C54AE" w:rsidR="007072D6" w:rsidTr="7426A6E3" w14:paraId="498A5B10" wp14:textId="77777777">
        <w:trPr>
          <w:trHeight w:val="397"/>
        </w:trPr>
        <w:tc>
          <w:tcPr>
            <w:tcW w:w="8646" w:type="dxa"/>
            <w:tcMar/>
          </w:tcPr>
          <w:p w:rsidRPr="00992B69" w:rsidR="007072D6" w:rsidP="7426A6E3" w:rsidRDefault="007072D6" w14:paraId="729C9695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caps w:val="0"/>
                <w:smallCaps w:val="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caps w:val="0"/>
                <w:smallCaps w:val="0"/>
                <w:sz w:val="22"/>
                <w:szCs w:val="22"/>
              </w:rPr>
              <w:t>Literatura podstawowa:</w:t>
            </w:r>
          </w:p>
          <w:p w:rsidRPr="002B41D9" w:rsidR="007072D6" w:rsidP="7426A6E3" w:rsidRDefault="007072D6" w14:paraId="030A554C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Bielarczyk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P., Gonet W., Wójtowicz-Dawid A., (red.) Zamówienia publiczne. Praktyczny przewodnik, Warszawa 2021;</w:t>
            </w:r>
          </w:p>
          <w:p w:rsidRPr="002B41D9" w:rsidR="007072D6" w:rsidP="7426A6E3" w:rsidRDefault="007072D6" w14:paraId="4EF172F7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Blicharz R. (red.),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sz w:val="22"/>
                <w:szCs w:val="22"/>
              </w:rPr>
              <w:t>Publiczne prawo gospodarcze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, Warszawa 2017;</w:t>
            </w:r>
          </w:p>
          <w:p w:rsidRPr="002B41D9" w:rsidR="007072D6" w:rsidP="7426A6E3" w:rsidRDefault="007072D6" w14:paraId="4F108442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Powałowski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 xml:space="preserve"> A., Przeszło E. (red.), Leksykon prawa zamówień publicznych. Podstawowe pojęcia, Warszawa 2022</w:t>
            </w:r>
          </w:p>
          <w:p w:rsidRPr="002B41D9" w:rsidR="007072D6" w:rsidP="7426A6E3" w:rsidRDefault="007072D6" w14:paraId="6627A4FA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Powałowski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A.  (red.),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Leksykon prawa zamówień publicznych. Podstawowe pojęcia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, Warszawa 2022;</w:t>
            </w:r>
          </w:p>
          <w:p w:rsidRPr="002B41D9" w:rsidR="007072D6" w:rsidP="7426A6E3" w:rsidRDefault="007072D6" w14:paraId="7CB69FA0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Sagan B.,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sz w:val="22"/>
                <w:szCs w:val="22"/>
              </w:rPr>
              <w:t xml:space="preserve">Prawo zamówień publicznych,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[w:] Olszewski J. (red.),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sz w:val="22"/>
                <w:szCs w:val="22"/>
              </w:rPr>
              <w:t xml:space="preserve"> Publiczne prawo gospodarcze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, Warszawa 2015;</w:t>
            </w:r>
          </w:p>
          <w:p w:rsidRPr="002B41D9" w:rsidR="007072D6" w:rsidP="7426A6E3" w:rsidRDefault="007072D6" w14:paraId="0408DB75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>Strzyczkowski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2"/>
                <w:szCs w:val="22"/>
              </w:rPr>
              <w:t xml:space="preserve"> K., Prawo gospodarcze publiczne, Wyd. 7, Warszawa 2023</w:t>
            </w:r>
          </w:p>
        </w:tc>
      </w:tr>
      <w:tr xmlns:wp14="http://schemas.microsoft.com/office/word/2010/wordml" w:rsidRPr="009C54AE" w:rsidR="007072D6" w:rsidTr="7426A6E3" w14:paraId="0F1310F5" wp14:textId="77777777">
        <w:trPr>
          <w:trHeight w:val="397"/>
        </w:trPr>
        <w:tc>
          <w:tcPr>
            <w:tcW w:w="8646" w:type="dxa"/>
            <w:tcMar/>
          </w:tcPr>
          <w:p w:rsidRPr="00992B69" w:rsidR="007072D6" w:rsidP="7426A6E3" w:rsidRDefault="007072D6" w14:paraId="1616B1D9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caps w:val="0"/>
                <w:smallCaps w:val="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caps w:val="0"/>
                <w:smallCaps w:val="0"/>
                <w:sz w:val="22"/>
                <w:szCs w:val="22"/>
              </w:rPr>
              <w:t xml:space="preserve">Literatura uzupełniająca: </w:t>
            </w:r>
          </w:p>
          <w:p w:rsidRPr="00992B69" w:rsidR="007072D6" w:rsidP="7426A6E3" w:rsidRDefault="007072D6" w14:paraId="2FD44672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M. Szydło,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Prawna koncepcja zamówienia publicznego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, Warszawa 2015;</w:t>
            </w:r>
          </w:p>
          <w:p w:rsidRPr="00992B69" w:rsidR="007072D6" w:rsidP="7426A6E3" w:rsidRDefault="007072D6" w14:paraId="670E9519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J. E. Nowicki, M. Kołecki,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Prawo zamówień publicznych. Komentarz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, Wyd. 4, Warszawa 2019;</w:t>
            </w:r>
          </w:p>
          <w:p w:rsidRPr="00992B69" w:rsidR="007072D6" w:rsidP="7426A6E3" w:rsidRDefault="007072D6" w14:paraId="00BFF794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Pieróg J.,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Prawo zamówień publicznych. Komentarz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, Wyd. 15, Warszawa 2019;</w:t>
            </w:r>
          </w:p>
          <w:p w:rsidR="007072D6" w:rsidP="7426A6E3" w:rsidRDefault="007072D6" w14:paraId="4AAD5558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E. Przeszło,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Kontrola udzielania zamówień publicznych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, Poznań 2013;</w:t>
            </w:r>
          </w:p>
          <w:p w:rsidRPr="00992B69" w:rsidR="007072D6" w:rsidP="7426A6E3" w:rsidRDefault="007072D6" w14:paraId="2FCE3421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Skubisz-Kalinowska I. (red)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Meritum. Zamówienia publiczne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, Warszawa 2023</w:t>
            </w:r>
          </w:p>
          <w:p w:rsidRPr="00992B69" w:rsidR="007072D6" w:rsidP="7426A6E3" w:rsidRDefault="007072D6" w14:paraId="3FBC3A76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R. Stapiński,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>Efektywnośc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 xml:space="preserve">́ realizacji polityki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>środowiskowej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 xml:space="preserve">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>państwa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 xml:space="preserve"> w ramach systemu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>zamówien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>́ publicznych - stan obecny i perspektywa zmian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 [w:] M.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Lemonnier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 xml:space="preserve">, H. Nowak (red.),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>Dzis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 xml:space="preserve">́ i jutro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>zamówien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sz w:val="22"/>
                <w:szCs w:val="22"/>
              </w:rPr>
              <w:t>́ publicznych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sz w:val="22"/>
                <w:szCs w:val="22"/>
              </w:rPr>
              <w:t>, Warszawa 2019, s. 167-176;</w:t>
            </w:r>
          </w:p>
          <w:p w:rsidRPr="00992B69" w:rsidR="007072D6" w:rsidP="7426A6E3" w:rsidRDefault="007072D6" w14:paraId="1F224748" wp14:textId="77777777">
            <w:pPr>
              <w:pStyle w:val="NormalnyWeb"/>
              <w:numPr>
                <w:ilvl w:val="0"/>
                <w:numId w:val="6"/>
              </w:numPr>
              <w:jc w:val="both"/>
              <w:rPr>
                <w:rFonts w:ascii="Corbel" w:hAnsi="Corbel" w:eastAsia="Corbel" w:cs="Corbel"/>
                <w:i w:val="1"/>
                <w:iCs w:val="1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color w:val="000000"/>
                <w:sz w:val="22"/>
                <w:szCs w:val="22"/>
              </w:rPr>
              <w:t xml:space="preserve">Stapiński R., Zmiany proceduralne w ramach nowego prawa zamówień publicznych a udział mikro, małych i średnich przedsiębiorców w rynku, </w:t>
            </w:r>
            <w:r w:rsidRPr="7426A6E3" w:rsidR="1B78547C">
              <w:rPr>
                <w:rFonts w:ascii="Corbel" w:hAnsi="Corbel" w:eastAsia="Corbel" w:cs="Corbel"/>
                <w:color w:val="000000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7426A6E3" w:rsidR="1B78547C">
              <w:rPr>
                <w:rFonts w:ascii="Corbel" w:hAnsi="Corbel" w:eastAsia="Corbel" w:cs="Corbel"/>
                <w:i w:val="1"/>
                <w:iCs w:val="1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7426A6E3" w:rsidR="1B78547C">
              <w:rPr>
                <w:rFonts w:ascii="Corbel" w:hAnsi="Corbel" w:eastAsia="Corbel" w:cs="Corbel"/>
                <w:color w:val="000000"/>
                <w:sz w:val="22"/>
                <w:szCs w:val="22"/>
                <w:shd w:val="clear" w:color="auto" w:fill="FFFFFF"/>
              </w:rPr>
              <w:t>Rzeszów 2020;</w:t>
            </w:r>
          </w:p>
          <w:p w:rsidRPr="00992B69" w:rsidR="007072D6" w:rsidP="7426A6E3" w:rsidRDefault="007072D6" w14:paraId="06AE112E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E.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Garbarczuk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, M. Stompel,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Zamówienia Publiczne - Nowe Zasady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, Warszawa 2017;</w:t>
            </w:r>
          </w:p>
          <w:p w:rsidRPr="00992B69" w:rsidR="007072D6" w:rsidP="7426A6E3" w:rsidRDefault="007072D6" w14:paraId="52B4E6A3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M. Śledziewska (red.), 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Proces udzielania zamówień publicznych. Komentarz praktyczny z orzecznictwem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, Warszawa 20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21</w:t>
            </w:r>
            <w:r w:rsidRPr="7426A6E3" w:rsidR="1B78547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</w:tr>
    </w:tbl>
    <w:p xmlns:wp14="http://schemas.microsoft.com/office/word/2010/wordml" w:rsidRPr="009C54AE" w:rsidR="0085747A" w:rsidP="7426A6E3" w:rsidRDefault="0085747A" w14:paraId="6BB9E253" wp14:textId="77777777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  <w:bookmarkStart w:name="_GoBack" w:id="0"/>
      <w:bookmarkEnd w:id="0"/>
    </w:p>
    <w:p xmlns:wp14="http://schemas.microsoft.com/office/word/2010/wordml" w:rsidRPr="009C54AE" w:rsidR="0085747A" w:rsidP="7426A6E3" w:rsidRDefault="0085747A" w14:paraId="41F88A98" wp14:textId="77777777">
      <w:pPr>
        <w:pStyle w:val="Punktygwne"/>
        <w:spacing w:before="0" w:after="0"/>
        <w:ind w:left="360"/>
        <w:rPr>
          <w:rFonts w:ascii="Corbel" w:hAnsi="Corbel" w:eastAsia="Corbel" w:cs="Corbel"/>
        </w:rPr>
      </w:pPr>
      <w:r w:rsidRPr="7426A6E3" w:rsidR="0085747A">
        <w:rPr>
          <w:rFonts w:ascii="Corbel" w:hAnsi="Corbel" w:eastAsia="Corbel" w:cs="Corbel"/>
          <w:b w:val="0"/>
          <w:bCs w:val="0"/>
          <w:caps w:val="0"/>
          <w:smallCaps w:val="0"/>
        </w:rPr>
        <w:t>Akceptacja Kierownika Jednostki lub osoby upoważnionej</w:t>
      </w:r>
    </w:p>
    <w:sectPr w:rsidRPr="009C54AE" w:rsidR="0085747A" w:rsidSect="0085747A">
      <w:pgSz w:w="11906" w:h="16838" w:orient="portrait"/>
      <w:pgMar w:top="63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521F9E" w:rsidP="00C16ABF" w:rsidRDefault="00521F9E" w14:paraId="23DE523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21F9E" w:rsidP="00C16ABF" w:rsidRDefault="00521F9E" w14:paraId="52E5622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521F9E" w:rsidP="00C16ABF" w:rsidRDefault="00521F9E" w14:paraId="07547A0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21F9E" w:rsidP="00C16ABF" w:rsidRDefault="00521F9E" w14:paraId="5043CB0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117A1E" w:rsidP="00117A1E" w:rsidRDefault="00117A1E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C4DC2"/>
    <w:multiLevelType w:val="hybridMultilevel"/>
    <w:tmpl w:val="A8D21DA4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138740C"/>
    <w:multiLevelType w:val="hybridMultilevel"/>
    <w:tmpl w:val="6F463ABA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CE27289"/>
    <w:multiLevelType w:val="hybridMultilevel"/>
    <w:tmpl w:val="61346180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5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93C"/>
    <w:rsid w:val="00070ED6"/>
    <w:rsid w:val="00073560"/>
    <w:rsid w:val="000742DC"/>
    <w:rsid w:val="00084C12"/>
    <w:rsid w:val="00091D5F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CC8"/>
    <w:rsid w:val="000F1C57"/>
    <w:rsid w:val="000F5615"/>
    <w:rsid w:val="00117A1E"/>
    <w:rsid w:val="00120F9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71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A17"/>
    <w:rsid w:val="00280A71"/>
    <w:rsid w:val="00281FF2"/>
    <w:rsid w:val="00283936"/>
    <w:rsid w:val="002857DE"/>
    <w:rsid w:val="00291567"/>
    <w:rsid w:val="00296620"/>
    <w:rsid w:val="002966D0"/>
    <w:rsid w:val="002A22BF"/>
    <w:rsid w:val="002A2389"/>
    <w:rsid w:val="002A671D"/>
    <w:rsid w:val="002B219D"/>
    <w:rsid w:val="002B4D55"/>
    <w:rsid w:val="002B5EA0"/>
    <w:rsid w:val="002B6119"/>
    <w:rsid w:val="002C1F06"/>
    <w:rsid w:val="002C68E2"/>
    <w:rsid w:val="002D3375"/>
    <w:rsid w:val="002D3C3B"/>
    <w:rsid w:val="002D73D4"/>
    <w:rsid w:val="002E30B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38D"/>
    <w:rsid w:val="00393839"/>
    <w:rsid w:val="003A0A5B"/>
    <w:rsid w:val="003A1109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5B8A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858"/>
    <w:rsid w:val="004A3EEA"/>
    <w:rsid w:val="004A4D1F"/>
    <w:rsid w:val="004B4534"/>
    <w:rsid w:val="004D3B79"/>
    <w:rsid w:val="004D5282"/>
    <w:rsid w:val="004F1551"/>
    <w:rsid w:val="004F55A3"/>
    <w:rsid w:val="00501A4A"/>
    <w:rsid w:val="0050496F"/>
    <w:rsid w:val="00513B6F"/>
    <w:rsid w:val="00517A6D"/>
    <w:rsid w:val="00517C63"/>
    <w:rsid w:val="00521F9E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9ED"/>
    <w:rsid w:val="005E6E85"/>
    <w:rsid w:val="005F31D2"/>
    <w:rsid w:val="005F5962"/>
    <w:rsid w:val="0061029B"/>
    <w:rsid w:val="00617230"/>
    <w:rsid w:val="00621CE1"/>
    <w:rsid w:val="00622709"/>
    <w:rsid w:val="00627FC9"/>
    <w:rsid w:val="00647FA8"/>
    <w:rsid w:val="00650C5F"/>
    <w:rsid w:val="00654934"/>
    <w:rsid w:val="006620D9"/>
    <w:rsid w:val="00671958"/>
    <w:rsid w:val="00675843"/>
    <w:rsid w:val="006824CF"/>
    <w:rsid w:val="00696477"/>
    <w:rsid w:val="006C7D7E"/>
    <w:rsid w:val="006D050F"/>
    <w:rsid w:val="006D6139"/>
    <w:rsid w:val="006E5D65"/>
    <w:rsid w:val="006F1282"/>
    <w:rsid w:val="006F1FBC"/>
    <w:rsid w:val="006F31E2"/>
    <w:rsid w:val="00706544"/>
    <w:rsid w:val="007072BA"/>
    <w:rsid w:val="007072D6"/>
    <w:rsid w:val="0071620A"/>
    <w:rsid w:val="007169F5"/>
    <w:rsid w:val="00724677"/>
    <w:rsid w:val="00725459"/>
    <w:rsid w:val="007327BD"/>
    <w:rsid w:val="00734608"/>
    <w:rsid w:val="00745302"/>
    <w:rsid w:val="007461D6"/>
    <w:rsid w:val="00746EC8"/>
    <w:rsid w:val="007525E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15F7"/>
    <w:rsid w:val="0081554D"/>
    <w:rsid w:val="0081707E"/>
    <w:rsid w:val="008449B3"/>
    <w:rsid w:val="0085747A"/>
    <w:rsid w:val="00884922"/>
    <w:rsid w:val="00885F64"/>
    <w:rsid w:val="008917F9"/>
    <w:rsid w:val="008A174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D01"/>
    <w:rsid w:val="009463F5"/>
    <w:rsid w:val="009508DF"/>
    <w:rsid w:val="00950DAC"/>
    <w:rsid w:val="009549A8"/>
    <w:rsid w:val="00954A07"/>
    <w:rsid w:val="009943F1"/>
    <w:rsid w:val="00997F14"/>
    <w:rsid w:val="009A78D9"/>
    <w:rsid w:val="009B345D"/>
    <w:rsid w:val="009C3E31"/>
    <w:rsid w:val="009C54AE"/>
    <w:rsid w:val="009C788E"/>
    <w:rsid w:val="009E3B41"/>
    <w:rsid w:val="009E76C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EB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1435"/>
    <w:rsid w:val="00BB520A"/>
    <w:rsid w:val="00BC148E"/>
    <w:rsid w:val="00BD3869"/>
    <w:rsid w:val="00BD388C"/>
    <w:rsid w:val="00BD66E9"/>
    <w:rsid w:val="00BD6FF4"/>
    <w:rsid w:val="00BD73DF"/>
    <w:rsid w:val="00BF2C41"/>
    <w:rsid w:val="00C058B4"/>
    <w:rsid w:val="00C05F44"/>
    <w:rsid w:val="00C131B5"/>
    <w:rsid w:val="00C16ABF"/>
    <w:rsid w:val="00C170AE"/>
    <w:rsid w:val="00C26CB7"/>
    <w:rsid w:val="00C3127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3F4"/>
    <w:rsid w:val="00CE5BAC"/>
    <w:rsid w:val="00CF25BE"/>
    <w:rsid w:val="00CF78ED"/>
    <w:rsid w:val="00D02B25"/>
    <w:rsid w:val="00D02EBA"/>
    <w:rsid w:val="00D17C3C"/>
    <w:rsid w:val="00D24B6B"/>
    <w:rsid w:val="00D26B2C"/>
    <w:rsid w:val="00D352C9"/>
    <w:rsid w:val="00D425B2"/>
    <w:rsid w:val="00D428D6"/>
    <w:rsid w:val="00D552B2"/>
    <w:rsid w:val="00D608D1"/>
    <w:rsid w:val="00D74119"/>
    <w:rsid w:val="00D75DF2"/>
    <w:rsid w:val="00D8075B"/>
    <w:rsid w:val="00D82F20"/>
    <w:rsid w:val="00D8678B"/>
    <w:rsid w:val="00DA2114"/>
    <w:rsid w:val="00DA3710"/>
    <w:rsid w:val="00DB6391"/>
    <w:rsid w:val="00DE09C0"/>
    <w:rsid w:val="00DE4A14"/>
    <w:rsid w:val="00DF320D"/>
    <w:rsid w:val="00DF5A86"/>
    <w:rsid w:val="00DF71C8"/>
    <w:rsid w:val="00E1185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442"/>
    <w:rsid w:val="00E9371B"/>
    <w:rsid w:val="00E95F6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0E4F"/>
    <w:rsid w:val="00F83B28"/>
    <w:rsid w:val="00FA0E54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48E619"/>
    <w:rsid w:val="084F5FD2"/>
    <w:rsid w:val="0ABC6237"/>
    <w:rsid w:val="0B1EF0F2"/>
    <w:rsid w:val="0C6134DC"/>
    <w:rsid w:val="10D06D12"/>
    <w:rsid w:val="10E86AC8"/>
    <w:rsid w:val="13B6FC75"/>
    <w:rsid w:val="149EE065"/>
    <w:rsid w:val="14B808C8"/>
    <w:rsid w:val="14DC3FF5"/>
    <w:rsid w:val="153FFCF0"/>
    <w:rsid w:val="15EB8073"/>
    <w:rsid w:val="167A8373"/>
    <w:rsid w:val="1AF7E9E9"/>
    <w:rsid w:val="1B78547C"/>
    <w:rsid w:val="1BC20E5A"/>
    <w:rsid w:val="1BF7674D"/>
    <w:rsid w:val="236816E2"/>
    <w:rsid w:val="23FBCA7F"/>
    <w:rsid w:val="2663D729"/>
    <w:rsid w:val="27B2E78F"/>
    <w:rsid w:val="29F0104A"/>
    <w:rsid w:val="2CBDD9FD"/>
    <w:rsid w:val="2E0B44D9"/>
    <w:rsid w:val="32C7F0BA"/>
    <w:rsid w:val="379AE2D8"/>
    <w:rsid w:val="38C3CAFD"/>
    <w:rsid w:val="3B4493C1"/>
    <w:rsid w:val="3CCB0A57"/>
    <w:rsid w:val="401826AE"/>
    <w:rsid w:val="4183394A"/>
    <w:rsid w:val="42A58D56"/>
    <w:rsid w:val="431927DA"/>
    <w:rsid w:val="431AFD96"/>
    <w:rsid w:val="461597D7"/>
    <w:rsid w:val="472CA8DF"/>
    <w:rsid w:val="474A6D60"/>
    <w:rsid w:val="4844F891"/>
    <w:rsid w:val="484E3C3A"/>
    <w:rsid w:val="49536FC2"/>
    <w:rsid w:val="49ECD273"/>
    <w:rsid w:val="4AD6BA56"/>
    <w:rsid w:val="4D3E7A7F"/>
    <w:rsid w:val="4F8D4FF9"/>
    <w:rsid w:val="516F07DD"/>
    <w:rsid w:val="5A8BD3DE"/>
    <w:rsid w:val="5ACDB314"/>
    <w:rsid w:val="5B85FF08"/>
    <w:rsid w:val="5E0D551D"/>
    <w:rsid w:val="60F63899"/>
    <w:rsid w:val="629208FA"/>
    <w:rsid w:val="6A9D1ADF"/>
    <w:rsid w:val="6ADD2B91"/>
    <w:rsid w:val="6E8C253D"/>
    <w:rsid w:val="7426A6E3"/>
    <w:rsid w:val="742AD4C8"/>
    <w:rsid w:val="74396E31"/>
    <w:rsid w:val="75F6ACA2"/>
    <w:rsid w:val="7625A4E8"/>
    <w:rsid w:val="7638CC6B"/>
    <w:rsid w:val="76D1D673"/>
    <w:rsid w:val="76D8EAF0"/>
    <w:rsid w:val="7762758A"/>
    <w:rsid w:val="79075DCA"/>
    <w:rsid w:val="79706D2D"/>
    <w:rsid w:val="79EE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D15B7"/>
  <w15:docId w15:val="{29936A73-496C-4468-9F33-F52A762574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leNormal" w:customStyle="1">
    <w:name w:val="Normal Table0"/>
    <w:rsid w:val="00DB639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D82F2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67D0D-360A-634E-B51D-C6456B25BEA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13</revision>
  <lastPrinted>2020-10-15T11:55:00.0000000Z</lastPrinted>
  <dcterms:created xsi:type="dcterms:W3CDTF">2023-09-11T15:16:00.0000000Z</dcterms:created>
  <dcterms:modified xsi:type="dcterms:W3CDTF">2023-09-29T06:59:06.2320969Z</dcterms:modified>
</coreProperties>
</file>